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6DE" w:rsidRPr="00CA78C6" w:rsidRDefault="002A26DE" w:rsidP="001157FF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2A26DE" w:rsidRPr="00CA78C6" w:rsidRDefault="002A26DE" w:rsidP="001157FF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8C6">
        <w:rPr>
          <w:rFonts w:ascii="Times New Roman" w:hAnsi="Times New Roman" w:cs="Times New Roman"/>
          <w:sz w:val="24"/>
          <w:szCs w:val="24"/>
        </w:rPr>
        <w:t>К постановлению  администрации</w:t>
      </w:r>
      <w:r>
        <w:rPr>
          <w:rFonts w:ascii="Times New Roman" w:hAnsi="Times New Roman" w:cs="Times New Roman"/>
          <w:sz w:val="24"/>
          <w:szCs w:val="24"/>
        </w:rPr>
        <w:br/>
        <w:t>Лотошанского сельсовета</w:t>
      </w:r>
    </w:p>
    <w:p w:rsidR="002A26DE" w:rsidRPr="00CA78C6" w:rsidRDefault="002A26DE" w:rsidP="001157FF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78C6">
        <w:rPr>
          <w:rFonts w:ascii="Times New Roman" w:hAnsi="Times New Roman" w:cs="Times New Roman"/>
          <w:sz w:val="24"/>
          <w:szCs w:val="24"/>
        </w:rPr>
        <w:t xml:space="preserve"> Краснозерского района Новосибирской области</w:t>
      </w:r>
    </w:p>
    <w:p w:rsidR="002A26DE" w:rsidRPr="00CA78C6" w:rsidRDefault="002A26DE" w:rsidP="001157FF">
      <w:pPr>
        <w:tabs>
          <w:tab w:val="left" w:pos="-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№6 </w:t>
      </w:r>
      <w:r w:rsidRPr="00CA78C6">
        <w:rPr>
          <w:rFonts w:ascii="Times New Roman" w:hAnsi="Times New Roman" w:cs="Times New Roman"/>
          <w:sz w:val="24"/>
          <w:szCs w:val="24"/>
        </w:rPr>
        <w:t xml:space="preserve">  от</w:t>
      </w:r>
      <w:r>
        <w:rPr>
          <w:rFonts w:ascii="Times New Roman" w:hAnsi="Times New Roman" w:cs="Times New Roman"/>
          <w:sz w:val="24"/>
          <w:szCs w:val="24"/>
        </w:rPr>
        <w:t xml:space="preserve"> 19.02</w:t>
      </w:r>
      <w:r w:rsidRPr="00CA78C6">
        <w:rPr>
          <w:rFonts w:ascii="Times New Roman" w:hAnsi="Times New Roman" w:cs="Times New Roman"/>
          <w:sz w:val="24"/>
          <w:szCs w:val="24"/>
        </w:rPr>
        <w:t>.2019г.</w:t>
      </w:r>
    </w:p>
    <w:p w:rsidR="002A26DE" w:rsidRDefault="002A26DE" w:rsidP="001157FF">
      <w:pPr>
        <w:tabs>
          <w:tab w:val="left" w:pos="6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6DE" w:rsidRDefault="002A26DE" w:rsidP="001157FF">
      <w:pPr>
        <w:tabs>
          <w:tab w:val="left" w:pos="6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6DE" w:rsidRDefault="002A26DE" w:rsidP="001157FF">
      <w:pPr>
        <w:tabs>
          <w:tab w:val="left" w:pos="69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6DE" w:rsidRPr="00C27AA7" w:rsidRDefault="002A26DE" w:rsidP="00A52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Министерство культуры Новосибирской области</w:t>
      </w:r>
    </w:p>
    <w:p w:rsidR="002A26DE" w:rsidRPr="00C27AA7" w:rsidRDefault="002A26DE" w:rsidP="00A52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Администрация Краснозерского района</w:t>
      </w:r>
    </w:p>
    <w:p w:rsidR="002A26DE" w:rsidRPr="00C27AA7" w:rsidRDefault="002A26DE" w:rsidP="00A52E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Отдел культуры, молодежной политики и спорта</w:t>
      </w:r>
    </w:p>
    <w:p w:rsidR="002A26DE" w:rsidRPr="000F632D" w:rsidRDefault="002A26DE" w:rsidP="00A52EF0">
      <w:pPr>
        <w:spacing w:after="0"/>
        <w:jc w:val="center"/>
        <w:rPr>
          <w:sz w:val="28"/>
          <w:szCs w:val="28"/>
        </w:rPr>
      </w:pPr>
    </w:p>
    <w:p w:rsidR="002A26DE" w:rsidRPr="000F632D" w:rsidRDefault="002A26DE" w:rsidP="00A52EF0">
      <w:pPr>
        <w:jc w:val="center"/>
        <w:rPr>
          <w:sz w:val="28"/>
          <w:szCs w:val="28"/>
        </w:rPr>
      </w:pPr>
    </w:p>
    <w:p w:rsidR="002A26DE" w:rsidRPr="000F632D" w:rsidRDefault="002A26DE" w:rsidP="00A52EF0">
      <w:pPr>
        <w:jc w:val="center"/>
        <w:rPr>
          <w:sz w:val="28"/>
          <w:szCs w:val="28"/>
        </w:rPr>
      </w:pPr>
    </w:p>
    <w:p w:rsidR="002A26DE" w:rsidRPr="000F632D" w:rsidRDefault="002A26DE" w:rsidP="00A52EF0">
      <w:pPr>
        <w:jc w:val="center"/>
        <w:rPr>
          <w:sz w:val="28"/>
          <w:szCs w:val="28"/>
        </w:rPr>
      </w:pPr>
    </w:p>
    <w:p w:rsidR="002A26DE" w:rsidRPr="000F632D" w:rsidRDefault="002A26DE" w:rsidP="00A52EF0">
      <w:pPr>
        <w:jc w:val="center"/>
        <w:rPr>
          <w:sz w:val="28"/>
          <w:szCs w:val="28"/>
        </w:rPr>
      </w:pPr>
    </w:p>
    <w:p w:rsidR="002A26DE" w:rsidRPr="000F632D" w:rsidRDefault="002A26DE" w:rsidP="00A52EF0">
      <w:pPr>
        <w:jc w:val="center"/>
        <w:rPr>
          <w:sz w:val="28"/>
          <w:szCs w:val="28"/>
        </w:rPr>
      </w:pPr>
    </w:p>
    <w:p w:rsidR="002A26DE" w:rsidRPr="00C27AA7" w:rsidRDefault="002A26DE" w:rsidP="00A52EF0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C27AA7">
        <w:rPr>
          <w:rFonts w:ascii="Times New Roman" w:hAnsi="Times New Roman" w:cs="Times New Roman"/>
          <w:b/>
          <w:sz w:val="60"/>
          <w:szCs w:val="60"/>
        </w:rPr>
        <w:t>Журнал учета работы</w:t>
      </w:r>
    </w:p>
    <w:p w:rsidR="002A26DE" w:rsidRPr="00C27AA7" w:rsidRDefault="002A26DE" w:rsidP="00A52E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b/>
          <w:sz w:val="60"/>
          <w:szCs w:val="60"/>
        </w:rPr>
        <w:t>клубного формирования</w:t>
      </w:r>
    </w:p>
    <w:p w:rsidR="002A26DE" w:rsidRPr="00C27AA7" w:rsidRDefault="002A26DE" w:rsidP="00A52EF0">
      <w:pPr>
        <w:jc w:val="center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на _____________________ год</w:t>
      </w:r>
    </w:p>
    <w:p w:rsidR="002A26DE" w:rsidRPr="000F632D" w:rsidRDefault="002A26DE" w:rsidP="00A52EF0">
      <w:pPr>
        <w:rPr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Название учреждения ______________________________________________</w:t>
      </w: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7AA7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C27AA7">
        <w:rPr>
          <w:rFonts w:ascii="Times New Roman" w:hAnsi="Times New Roman" w:cs="Times New Roman"/>
          <w:sz w:val="28"/>
          <w:szCs w:val="28"/>
        </w:rPr>
        <w:t>Клубное формирование_____________________________________________</w:t>
      </w:r>
    </w:p>
    <w:p w:rsidR="002A26DE" w:rsidRPr="00C27AA7" w:rsidRDefault="002A26DE" w:rsidP="00A52EF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C27AA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(вид)</w:t>
      </w:r>
      <w:r w:rsidRPr="00C27AA7">
        <w:rPr>
          <w:rFonts w:ascii="Times New Roman" w:hAnsi="Times New Roman" w:cs="Times New Roman"/>
          <w:sz w:val="28"/>
          <w:szCs w:val="28"/>
        </w:rPr>
        <w:t xml:space="preserve">                                 _________________________________________________________________  </w:t>
      </w:r>
    </w:p>
    <w:p w:rsidR="002A26DE" w:rsidRPr="00C27AA7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27AA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(название)</w:t>
      </w:r>
    </w:p>
    <w:p w:rsidR="002A26DE" w:rsidRPr="001157FF" w:rsidRDefault="002A26DE" w:rsidP="001157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br/>
      </w:r>
      <w:r w:rsidRPr="00C27AA7">
        <w:rPr>
          <w:rFonts w:ascii="Times New Roman" w:hAnsi="Times New Roman" w:cs="Times New Roman"/>
          <w:sz w:val="28"/>
          <w:szCs w:val="28"/>
        </w:rPr>
        <w:t>Группа ___________________________________________________________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                   </w:t>
      </w:r>
      <w:r w:rsidRPr="008100EC">
        <w:rPr>
          <w:rFonts w:ascii="Times New Roman" w:hAnsi="Times New Roman" w:cs="Times New Roman"/>
          <w:b/>
          <w:sz w:val="24"/>
          <w:szCs w:val="20"/>
        </w:rPr>
        <w:t>Требования к заполнению</w:t>
      </w:r>
    </w:p>
    <w:p w:rsidR="002A26DE" w:rsidRPr="008100EC" w:rsidRDefault="002A26DE" w:rsidP="00A52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8100EC">
        <w:rPr>
          <w:rFonts w:ascii="Times New Roman" w:hAnsi="Times New Roman" w:cs="Times New Roman"/>
          <w:b/>
          <w:sz w:val="24"/>
          <w:szCs w:val="20"/>
        </w:rPr>
        <w:t>журнала учета работы клубного формирования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Журнал ведется на русском языке.</w:t>
      </w: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Записи в журнале ведутся аккуратно (без исправлений корректором, заклеиваний, зачёркиваний), чернилами только одного цвета – синим или черным.</w:t>
      </w: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Страницы журнала нумеруются, начиная с первой страницы.</w:t>
      </w: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Журнал ведется лично руководителем коллектива. </w:t>
      </w: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Заполнение всех граф журнала обязательно.</w:t>
      </w:r>
    </w:p>
    <w:p w:rsidR="002A26DE" w:rsidRPr="008100EC" w:rsidRDefault="002A26DE" w:rsidP="00A52EF0">
      <w:pPr>
        <w:numPr>
          <w:ilvl w:val="0"/>
          <w:numId w:val="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Посещаемость занятий коллектива отмечается следующими условными  обозначениями:</w:t>
      </w:r>
    </w:p>
    <w:p w:rsidR="002A26DE" w:rsidRPr="008100EC" w:rsidRDefault="002A26DE" w:rsidP="00A52E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«н» - отсутствовал;</w:t>
      </w:r>
    </w:p>
    <w:p w:rsidR="002A26DE" w:rsidRPr="008100EC" w:rsidRDefault="002A26DE" w:rsidP="00A52E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«б» - болен.</w:t>
      </w:r>
    </w:p>
    <w:p w:rsidR="002A26DE" w:rsidRPr="008100EC" w:rsidRDefault="002A26DE" w:rsidP="00A52EF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Напротив фамилии присутствующих никаких пометок не ставится.</w:t>
      </w:r>
    </w:p>
    <w:p w:rsidR="002A26DE" w:rsidRPr="008100EC" w:rsidRDefault="002A26DE" w:rsidP="00A52EF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7. На </w:t>
      </w:r>
      <w:r w:rsidRPr="008100EC">
        <w:rPr>
          <w:rFonts w:ascii="Times New Roman" w:hAnsi="Times New Roman" w:cs="Times New Roman"/>
          <w:b/>
          <w:sz w:val="24"/>
          <w:szCs w:val="20"/>
        </w:rPr>
        <w:t>титульном листе</w:t>
      </w:r>
      <w:r w:rsidRPr="008100EC">
        <w:rPr>
          <w:rFonts w:ascii="Times New Roman" w:hAnsi="Times New Roman" w:cs="Times New Roman"/>
          <w:sz w:val="24"/>
          <w:szCs w:val="20"/>
        </w:rPr>
        <w:t xml:space="preserve"> журнала указывается название коллектива (студии, клуба), название учреждения, а также год (с января по декабрь месяцы ), расписание занятий по группам и по дням недели</w:t>
      </w:r>
      <w:r w:rsidRPr="008100EC">
        <w:rPr>
          <w:rFonts w:ascii="Times New Roman" w:hAnsi="Times New Roman" w:cs="Times New Roman"/>
          <w:sz w:val="24"/>
          <w:szCs w:val="20"/>
        </w:rPr>
        <w:tab/>
      </w:r>
    </w:p>
    <w:p w:rsidR="002A26DE" w:rsidRPr="008100EC" w:rsidRDefault="002A26DE" w:rsidP="00A52EF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8. На </w:t>
      </w:r>
      <w:r w:rsidRPr="008100EC">
        <w:rPr>
          <w:rFonts w:ascii="Times New Roman" w:hAnsi="Times New Roman" w:cs="Times New Roman"/>
          <w:b/>
          <w:sz w:val="24"/>
          <w:szCs w:val="20"/>
        </w:rPr>
        <w:t>первой странице</w:t>
      </w:r>
      <w:r w:rsidRPr="008100EC">
        <w:rPr>
          <w:rFonts w:ascii="Times New Roman" w:hAnsi="Times New Roman" w:cs="Times New Roman"/>
          <w:sz w:val="24"/>
          <w:szCs w:val="20"/>
        </w:rPr>
        <w:t xml:space="preserve"> журнала указываются Общие сведения о коллективе, Сведения о руководителе коллектива.</w:t>
      </w:r>
    </w:p>
    <w:p w:rsidR="002A26DE" w:rsidRPr="008100EC" w:rsidRDefault="002A26DE" w:rsidP="00A52EF0">
      <w:pPr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9. Со </w:t>
      </w:r>
      <w:r w:rsidRPr="008100EC">
        <w:rPr>
          <w:rFonts w:ascii="Times New Roman" w:hAnsi="Times New Roman" w:cs="Times New Roman"/>
          <w:b/>
          <w:sz w:val="24"/>
          <w:szCs w:val="20"/>
        </w:rPr>
        <w:t>второй страницы</w:t>
      </w:r>
      <w:r w:rsidRPr="008100EC">
        <w:rPr>
          <w:rFonts w:ascii="Times New Roman" w:hAnsi="Times New Roman" w:cs="Times New Roman"/>
          <w:sz w:val="24"/>
          <w:szCs w:val="20"/>
        </w:rPr>
        <w:t xml:space="preserve"> журнала заполняется раздел «План  работы».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10. В разделе </w:t>
      </w:r>
      <w:r w:rsidRPr="008100EC">
        <w:rPr>
          <w:rFonts w:ascii="Times New Roman" w:hAnsi="Times New Roman" w:cs="Times New Roman"/>
          <w:b/>
          <w:sz w:val="24"/>
          <w:szCs w:val="20"/>
        </w:rPr>
        <w:t>Учёт посещения занятий</w:t>
      </w:r>
      <w:r w:rsidRPr="008100EC">
        <w:rPr>
          <w:rFonts w:ascii="Times New Roman" w:hAnsi="Times New Roman" w:cs="Times New Roman"/>
          <w:sz w:val="24"/>
          <w:szCs w:val="20"/>
        </w:rPr>
        <w:t>: указываются фамилия, имя участников коллектива, даты проводимых занятий (в соответствии с утвержденным руководителем расписанием). Содержание работы коллектива</w:t>
      </w:r>
      <w:r w:rsidRPr="008100EC">
        <w:rPr>
          <w:rFonts w:ascii="Times New Roman" w:hAnsi="Times New Roman" w:cs="Times New Roman"/>
          <w:i/>
          <w:sz w:val="24"/>
          <w:szCs w:val="20"/>
        </w:rPr>
        <w:t xml:space="preserve">, </w:t>
      </w:r>
      <w:r w:rsidRPr="008100EC">
        <w:rPr>
          <w:rFonts w:ascii="Times New Roman" w:hAnsi="Times New Roman" w:cs="Times New Roman"/>
          <w:sz w:val="24"/>
          <w:szCs w:val="20"/>
        </w:rPr>
        <w:t xml:space="preserve">которая заполняется соответственно – дата занятия, тема, количество отработанных часов, подпись руководителя. В случае, если коллектив работает с аккомпаниатором – количество отработанных часов и подпись аккомпаниатора. В данном разделе указывается </w:t>
      </w:r>
      <w:r w:rsidRPr="008100EC">
        <w:rPr>
          <w:rFonts w:ascii="Times New Roman" w:hAnsi="Times New Roman" w:cs="Times New Roman"/>
          <w:sz w:val="24"/>
          <w:szCs w:val="20"/>
          <w:u w:val="single"/>
        </w:rPr>
        <w:t>фактически</w:t>
      </w:r>
      <w:r w:rsidRPr="008100EC">
        <w:rPr>
          <w:rFonts w:ascii="Times New Roman" w:hAnsi="Times New Roman" w:cs="Times New Roman"/>
          <w:sz w:val="24"/>
          <w:szCs w:val="20"/>
        </w:rPr>
        <w:t xml:space="preserve"> отработанное </w:t>
      </w:r>
      <w:r w:rsidRPr="008100EC">
        <w:rPr>
          <w:rFonts w:ascii="Times New Roman" w:hAnsi="Times New Roman" w:cs="Times New Roman"/>
          <w:sz w:val="24"/>
          <w:szCs w:val="20"/>
          <w:u w:val="single"/>
        </w:rPr>
        <w:t>с коллективом</w:t>
      </w:r>
      <w:r w:rsidRPr="008100EC">
        <w:rPr>
          <w:rFonts w:ascii="Times New Roman" w:hAnsi="Times New Roman" w:cs="Times New Roman"/>
          <w:sz w:val="24"/>
          <w:szCs w:val="20"/>
        </w:rPr>
        <w:t xml:space="preserve"> время, без указания времени, потраченного на подготовку занятия. Этот раздел  заполняется руководителем коллектива на каждом занятии. В соответствии с календарным планом работы коллектива записывается тема занятия, количество отведённых часов и ставится подпись. Дата проведения занятия и тема занятия записывается в начале занятия, а количество отработанных часов и подпись руководителя ставится только после занятия. Если руководитель коллектива не проводит занятия по уважительной причине (отпуск, больничный лист, социальный отпуск), то делается соответствующая запись в содержании работы. В случае переноса занятия по заявлению руководителя коллектива и  согласно приказу о переносе занятия, дата проведения занятия проставляется по факту.  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11. </w:t>
      </w:r>
      <w:r w:rsidRPr="008100EC">
        <w:rPr>
          <w:rFonts w:ascii="Times New Roman" w:hAnsi="Times New Roman" w:cs="Times New Roman"/>
          <w:b/>
          <w:sz w:val="24"/>
          <w:szCs w:val="20"/>
        </w:rPr>
        <w:t>Список участников клубного формирования</w:t>
      </w:r>
      <w:r w:rsidRPr="008100EC">
        <w:rPr>
          <w:rFonts w:ascii="Times New Roman" w:hAnsi="Times New Roman" w:cs="Times New Roman"/>
          <w:sz w:val="24"/>
          <w:szCs w:val="20"/>
        </w:rPr>
        <w:t xml:space="preserve"> заполняется по состоянию на 1 января. В течение года сведения о членах коллектива могут обновляться, в случае наличия выбывших необходимо указать дату и причину выбытия.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12. В разделе </w:t>
      </w:r>
      <w:r w:rsidRPr="008100EC">
        <w:rPr>
          <w:rFonts w:ascii="Times New Roman" w:hAnsi="Times New Roman" w:cs="Times New Roman"/>
          <w:b/>
          <w:sz w:val="24"/>
          <w:szCs w:val="20"/>
        </w:rPr>
        <w:t>Инструктаж по технике безопасности</w:t>
      </w:r>
      <w:r w:rsidRPr="008100EC">
        <w:rPr>
          <w:rFonts w:ascii="Times New Roman" w:hAnsi="Times New Roman" w:cs="Times New Roman"/>
          <w:sz w:val="24"/>
          <w:szCs w:val="20"/>
        </w:rPr>
        <w:t xml:space="preserve"> фиксируется проведение инструктажа, а также обучению правилам безопасного поведения, направленной на предотвращение несчастных случаев и профилактику травматизма. Эта работа должна проводиться ежеквартально. Роспись членов коллектива не требуется.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13. Согласно номенклатуре дел, журнал хранится в архиве не менее 5-ти финансовых лет. В течение этого времени он может подвергаться проверке финансовых контролирующих органов. Записи в </w:t>
      </w:r>
      <w:r w:rsidRPr="008100EC">
        <w:rPr>
          <w:rFonts w:ascii="Times New Roman" w:hAnsi="Times New Roman" w:cs="Times New Roman"/>
          <w:i/>
          <w:sz w:val="24"/>
          <w:szCs w:val="20"/>
        </w:rPr>
        <w:t>журнале</w:t>
      </w:r>
      <w:r w:rsidRPr="008100EC">
        <w:rPr>
          <w:rFonts w:ascii="Times New Roman" w:hAnsi="Times New Roman" w:cs="Times New Roman"/>
          <w:sz w:val="24"/>
          <w:szCs w:val="20"/>
        </w:rPr>
        <w:t xml:space="preserve"> должны вестись руководителем коллектива регулярно. 25-30  числа каждого месяца руководитель коллектива обязан сдавать журнал</w:t>
      </w:r>
      <w:r w:rsidRPr="008100EC">
        <w:rPr>
          <w:rFonts w:ascii="Times New Roman" w:hAnsi="Times New Roman" w:cs="Times New Roman"/>
          <w:i/>
          <w:sz w:val="24"/>
          <w:szCs w:val="20"/>
        </w:rPr>
        <w:t xml:space="preserve"> </w:t>
      </w:r>
      <w:r w:rsidRPr="008100EC">
        <w:rPr>
          <w:rFonts w:ascii="Times New Roman" w:hAnsi="Times New Roman" w:cs="Times New Roman"/>
          <w:sz w:val="24"/>
          <w:szCs w:val="20"/>
        </w:rPr>
        <w:t>на проверку руководителю учреждения (художественному руководителю).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 xml:space="preserve">14.Графу Отметка об исполнении раздела </w:t>
      </w:r>
      <w:r w:rsidRPr="008100EC">
        <w:rPr>
          <w:rFonts w:ascii="Times New Roman" w:hAnsi="Times New Roman" w:cs="Times New Roman"/>
          <w:b/>
          <w:sz w:val="24"/>
          <w:szCs w:val="20"/>
        </w:rPr>
        <w:t>Замечания и предложения по работе</w:t>
      </w:r>
      <w:r w:rsidRPr="008100EC">
        <w:rPr>
          <w:rFonts w:ascii="Times New Roman" w:hAnsi="Times New Roman" w:cs="Times New Roman"/>
          <w:sz w:val="24"/>
          <w:szCs w:val="20"/>
        </w:rPr>
        <w:t xml:space="preserve"> необходимо заполнить после исполнения, срок исполнения не более 10 дней.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С требованиями ознакомлен:</w:t>
      </w:r>
    </w:p>
    <w:p w:rsidR="002A26DE" w:rsidRPr="008100EC" w:rsidRDefault="002A26DE" w:rsidP="00A52E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8100EC">
        <w:rPr>
          <w:rFonts w:ascii="Times New Roman" w:hAnsi="Times New Roman" w:cs="Times New Roman"/>
          <w:sz w:val="24"/>
          <w:szCs w:val="20"/>
        </w:rPr>
        <w:t>«___»_____________ 20____ года                               _____________________          ______________</w:t>
      </w:r>
    </w:p>
    <w:p w:rsidR="002A26DE" w:rsidRPr="008100EC" w:rsidRDefault="002A26DE" w:rsidP="00A52EF0">
      <w:pPr>
        <w:tabs>
          <w:tab w:val="left" w:pos="2640"/>
        </w:tabs>
        <w:spacing w:after="0" w:line="240" w:lineRule="auto"/>
        <w:ind w:left="180"/>
        <w:jc w:val="center"/>
        <w:rPr>
          <w:rFonts w:ascii="Times New Roman" w:hAnsi="Times New Roman" w:cs="Times New Roman"/>
          <w:i/>
          <w:sz w:val="24"/>
          <w:szCs w:val="20"/>
        </w:rPr>
      </w:pPr>
      <w:r w:rsidRPr="008100EC">
        <w:rPr>
          <w:rFonts w:ascii="Times New Roman" w:hAnsi="Times New Roman" w:cs="Times New Roman"/>
          <w:i/>
          <w:sz w:val="24"/>
          <w:szCs w:val="20"/>
        </w:rPr>
        <w:t xml:space="preserve">                                                                                                                                          ФИО                                                       подпись</w:t>
      </w:r>
    </w:p>
    <w:p w:rsidR="002A26DE" w:rsidRPr="002857EF" w:rsidRDefault="002A26DE" w:rsidP="00A52EF0">
      <w:pPr>
        <w:rPr>
          <w:rFonts w:ascii="a_Helver Bashkir" w:hAnsi="a_Helver Bashkir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Название учреждения ______________________________________________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Клубное формирование_____________________________________________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Расписание занятий (дни и часы)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376"/>
        <w:gridCol w:w="1377"/>
        <w:gridCol w:w="1377"/>
        <w:gridCol w:w="1376"/>
        <w:gridCol w:w="1377"/>
        <w:gridCol w:w="1377"/>
        <w:gridCol w:w="1377"/>
      </w:tblGrid>
      <w:tr w:rsidR="002A26DE" w:rsidRPr="008100EC" w:rsidTr="005C3A03"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ПН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ВТ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СР</w:t>
            </w: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ЧТ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ПТ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СБ</w:t>
            </w:r>
          </w:p>
        </w:tc>
        <w:tc>
          <w:tcPr>
            <w:tcW w:w="1377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ВС</w:t>
            </w:r>
          </w:p>
        </w:tc>
      </w:tr>
      <w:tr w:rsidR="002A26DE" w:rsidRPr="008100EC" w:rsidTr="005C3A03">
        <w:tc>
          <w:tcPr>
            <w:tcW w:w="963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</w:tr>
      <w:tr w:rsidR="002A26DE" w:rsidRPr="008100EC" w:rsidTr="005C3A03"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</w:tr>
      <w:tr w:rsidR="002A26DE" w:rsidRPr="008100EC" w:rsidTr="005C3A03">
        <w:tc>
          <w:tcPr>
            <w:tcW w:w="963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Изменения расписания (дата изменения)</w:t>
            </w:r>
          </w:p>
        </w:tc>
      </w:tr>
      <w:tr w:rsidR="002A26DE" w:rsidRPr="008100EC" w:rsidTr="005C3A03"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</w:tr>
      <w:tr w:rsidR="002A26DE" w:rsidRPr="008100EC" w:rsidTr="005C3A03">
        <w:tc>
          <w:tcPr>
            <w:tcW w:w="963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  <w:r w:rsidRPr="008100EC">
              <w:t>Изменения расписания (дата изменения)</w:t>
            </w:r>
          </w:p>
        </w:tc>
      </w:tr>
      <w:tr w:rsidR="002A26DE" w:rsidRPr="008100EC" w:rsidTr="005C3A03"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  <w:tc>
          <w:tcPr>
            <w:tcW w:w="13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26DE" w:rsidRPr="008100EC" w:rsidRDefault="002A26DE" w:rsidP="005C3A03">
            <w:pPr>
              <w:pStyle w:val="a0"/>
            </w:pPr>
          </w:p>
        </w:tc>
      </w:tr>
    </w:tbl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Руководитель _____________________________________________________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Староста _________________________________________________________</w:t>
      </w:r>
    </w:p>
    <w:p w:rsidR="002A26DE" w:rsidRPr="008100EC" w:rsidRDefault="002A26DE" w:rsidP="00A52EF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6DE" w:rsidRDefault="002A26DE" w:rsidP="00A52EF0">
      <w:pPr>
        <w:jc w:val="both"/>
        <w:rPr>
          <w:rFonts w:ascii="a_Helver Bashkir" w:hAnsi="a_Helver Bashkir"/>
          <w:sz w:val="28"/>
          <w:szCs w:val="28"/>
        </w:rPr>
      </w:pPr>
      <w:r w:rsidRPr="008100EC">
        <w:rPr>
          <w:rFonts w:ascii="Times New Roman" w:hAnsi="Times New Roman" w:cs="Times New Roman"/>
          <w:sz w:val="28"/>
          <w:szCs w:val="28"/>
        </w:rPr>
        <w:t>Аккомпаниатор  ___________________________________________________</w:t>
      </w:r>
    </w:p>
    <w:p w:rsidR="002A26DE" w:rsidRPr="002857EF" w:rsidRDefault="002A26DE" w:rsidP="00A52EF0">
      <w:pPr>
        <w:spacing w:after="0" w:line="240" w:lineRule="auto"/>
        <w:rPr>
          <w:rFonts w:ascii="a_Helver Bashkir" w:hAnsi="a_Helver Bashkir"/>
          <w:b/>
          <w:sz w:val="32"/>
          <w:szCs w:val="32"/>
        </w:rPr>
      </w:pPr>
      <w:r>
        <w:rPr>
          <w:rFonts w:ascii="a_Helver Bashkir" w:hAnsi="a_Helver Bashkir"/>
          <w:b/>
          <w:sz w:val="32"/>
          <w:szCs w:val="32"/>
        </w:rPr>
        <w:t>О б щ и е    с в е д е н и я    о    к о л л е к т и в е</w:t>
      </w:r>
    </w:p>
    <w:p w:rsidR="002A26DE" w:rsidRPr="002857EF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Вид</w:t>
      </w:r>
      <w:r w:rsidRPr="002857EF">
        <w:rPr>
          <w:rFonts w:ascii="a_Helver Bashkir" w:hAnsi="a_Helver Bashkir"/>
          <w:sz w:val="28"/>
          <w:szCs w:val="28"/>
        </w:rPr>
        <w:t xml:space="preserve"> </w:t>
      </w:r>
      <w:r>
        <w:rPr>
          <w:rFonts w:ascii="a_Helver Bashkir" w:hAnsi="a_Helver Bashkir"/>
          <w:sz w:val="28"/>
          <w:szCs w:val="28"/>
        </w:rPr>
        <w:t>коллектива</w:t>
      </w:r>
      <w:r w:rsidRPr="002857EF">
        <w:rPr>
          <w:rFonts w:ascii="a_Helver Bashkir" w:hAnsi="a_Helver Bashkir"/>
          <w:sz w:val="28"/>
          <w:szCs w:val="28"/>
        </w:rPr>
        <w:t>________________________________</w:t>
      </w:r>
      <w:r>
        <w:rPr>
          <w:rFonts w:ascii="a_Helver Bashkir" w:hAnsi="a_Helver Bashkir"/>
          <w:sz w:val="28"/>
          <w:szCs w:val="28"/>
        </w:rPr>
        <w:t>____________________</w:t>
      </w:r>
    </w:p>
    <w:p w:rsidR="002A26DE" w:rsidRPr="002857EF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 w:rsidRPr="002857EF">
        <w:rPr>
          <w:rFonts w:ascii="a_Helver Bashkir" w:hAnsi="a_Helver Bashkir"/>
          <w:sz w:val="28"/>
          <w:szCs w:val="28"/>
        </w:rPr>
        <w:t xml:space="preserve">Название </w:t>
      </w:r>
      <w:r>
        <w:rPr>
          <w:rFonts w:ascii="a_Helver Bashkir" w:hAnsi="a_Helver Bashkir"/>
          <w:sz w:val="28"/>
          <w:szCs w:val="28"/>
        </w:rPr>
        <w:t>коллектива</w:t>
      </w:r>
      <w:r w:rsidRPr="002857EF">
        <w:rPr>
          <w:rFonts w:ascii="a_Helver Bashkir" w:hAnsi="a_Helver Bashkir"/>
          <w:sz w:val="28"/>
          <w:szCs w:val="28"/>
        </w:rPr>
        <w:t>________________________________</w:t>
      </w:r>
      <w:r>
        <w:rPr>
          <w:rFonts w:ascii="a_Helver Bashkir" w:hAnsi="a_Helver Bashkir"/>
          <w:sz w:val="28"/>
          <w:szCs w:val="28"/>
        </w:rPr>
        <w:t>_______________</w:t>
      </w: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Год образования</w:t>
      </w:r>
      <w:r w:rsidRPr="002857EF">
        <w:rPr>
          <w:rFonts w:ascii="a_Helver Bashkir" w:hAnsi="a_Helver Bashkir"/>
          <w:sz w:val="28"/>
          <w:szCs w:val="28"/>
        </w:rPr>
        <w:t>_________________________</w:t>
      </w:r>
      <w:r>
        <w:rPr>
          <w:rFonts w:ascii="a_Helver Bashkir" w:hAnsi="a_Helver Bashkir"/>
          <w:sz w:val="28"/>
          <w:szCs w:val="28"/>
        </w:rPr>
        <w:t>__________________________</w:t>
      </w: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7D0086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 w:rsidRPr="007D0086">
        <w:rPr>
          <w:rFonts w:ascii="a_Helver Bashkir" w:hAnsi="a_Helver Bashkir"/>
          <w:sz w:val="28"/>
          <w:szCs w:val="28"/>
        </w:rPr>
        <w:t>Достижения коллектива ____________________________________________</w:t>
      </w:r>
    </w:p>
    <w:p w:rsidR="002A26DE" w:rsidRPr="007D0086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7D0086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 w:rsidRPr="007D0086">
        <w:rPr>
          <w:rFonts w:ascii="a_Helver Bashkir" w:hAnsi="a_Helver Bashkir"/>
          <w:sz w:val="28"/>
          <w:szCs w:val="28"/>
        </w:rPr>
        <w:t>_________________________________________________________________</w:t>
      </w:r>
    </w:p>
    <w:p w:rsidR="002A26DE" w:rsidRPr="007D0086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7D0086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 w:rsidRPr="007D0086">
        <w:rPr>
          <w:rFonts w:ascii="a_Helver Bashkir" w:hAnsi="a_Helver Bashkir"/>
          <w:sz w:val="28"/>
          <w:szCs w:val="28"/>
        </w:rPr>
        <w:t>_________________________________________________________________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Количество участников коллектива 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2857EF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Состав участников (возраст) коллектива</w:t>
      </w:r>
      <w:r w:rsidRPr="002857EF">
        <w:rPr>
          <w:rFonts w:ascii="a_Helver Bashkir" w:hAnsi="a_Helver Bashkir"/>
          <w:sz w:val="28"/>
          <w:szCs w:val="28"/>
        </w:rPr>
        <w:t>_________________</w:t>
      </w:r>
      <w:r>
        <w:rPr>
          <w:rFonts w:ascii="a_Helver Bashkir" w:hAnsi="a_Helver Bashkir"/>
          <w:sz w:val="28"/>
          <w:szCs w:val="28"/>
        </w:rPr>
        <w:t>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Pr="00EA74AA" w:rsidRDefault="002A26DE" w:rsidP="00A52EF0">
      <w:pPr>
        <w:spacing w:after="0" w:line="240" w:lineRule="auto"/>
        <w:jc w:val="center"/>
        <w:rPr>
          <w:rFonts w:ascii="a_Helver Bashkir" w:hAnsi="a_Helver Bashkir"/>
          <w:b/>
          <w:sz w:val="32"/>
          <w:szCs w:val="32"/>
        </w:rPr>
      </w:pPr>
      <w:r w:rsidRPr="00EA74AA">
        <w:rPr>
          <w:rFonts w:ascii="a_Helver Bashkir" w:hAnsi="a_Helver Bashkir"/>
          <w:b/>
          <w:sz w:val="32"/>
          <w:szCs w:val="32"/>
        </w:rPr>
        <w:t>С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в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е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д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е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н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и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я</w:t>
      </w:r>
      <w:r>
        <w:rPr>
          <w:rFonts w:ascii="a_Helver Bashkir" w:hAnsi="a_Helver Bashkir"/>
          <w:b/>
          <w:sz w:val="32"/>
          <w:szCs w:val="32"/>
        </w:rPr>
        <w:t xml:space="preserve">   </w:t>
      </w:r>
      <w:r w:rsidRPr="00EA74AA">
        <w:rPr>
          <w:rFonts w:ascii="a_Helver Bashkir" w:hAnsi="a_Helver Bashkir"/>
          <w:b/>
          <w:sz w:val="32"/>
          <w:szCs w:val="32"/>
        </w:rPr>
        <w:t xml:space="preserve"> о</w:t>
      </w:r>
      <w:r>
        <w:rPr>
          <w:rFonts w:ascii="a_Helver Bashkir" w:hAnsi="a_Helver Bashkir"/>
          <w:b/>
          <w:sz w:val="32"/>
          <w:szCs w:val="32"/>
        </w:rPr>
        <w:t xml:space="preserve">   </w:t>
      </w:r>
      <w:r w:rsidRPr="00EA74AA">
        <w:rPr>
          <w:rFonts w:ascii="a_Helver Bashkir" w:hAnsi="a_Helver Bashkir"/>
          <w:b/>
          <w:sz w:val="32"/>
          <w:szCs w:val="32"/>
        </w:rPr>
        <w:t xml:space="preserve"> р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у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к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о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в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о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д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и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т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е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л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е</w:t>
      </w:r>
      <w:r>
        <w:rPr>
          <w:rFonts w:ascii="a_Helver Bashkir" w:hAnsi="a_Helver Bashkir"/>
          <w:b/>
          <w:sz w:val="32"/>
          <w:szCs w:val="32"/>
        </w:rPr>
        <w:t xml:space="preserve">   </w:t>
      </w:r>
      <w:r w:rsidRPr="00EA74AA">
        <w:rPr>
          <w:rFonts w:ascii="a_Helver Bashkir" w:hAnsi="a_Helver Bashkir"/>
          <w:b/>
          <w:sz w:val="32"/>
          <w:szCs w:val="32"/>
        </w:rPr>
        <w:t xml:space="preserve"> к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о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л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л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е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к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т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и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в</w:t>
      </w:r>
      <w:r>
        <w:rPr>
          <w:rFonts w:ascii="a_Helver Bashkir" w:hAnsi="a_Helver Bashkir"/>
          <w:b/>
          <w:sz w:val="32"/>
          <w:szCs w:val="32"/>
        </w:rPr>
        <w:t xml:space="preserve"> </w:t>
      </w:r>
      <w:r w:rsidRPr="00EA74AA">
        <w:rPr>
          <w:rFonts w:ascii="a_Helver Bashkir" w:hAnsi="a_Helver Bashkir"/>
          <w:b/>
          <w:sz w:val="32"/>
          <w:szCs w:val="32"/>
        </w:rPr>
        <w:t>а</w:t>
      </w: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ФИО_____________________________________________________________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Год начала работы с данным коллективом  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Образование _________________________</w:t>
      </w:r>
      <w:r w:rsidRPr="00A77900">
        <w:rPr>
          <w:rFonts w:ascii="a_Helver Bashkir" w:hAnsi="a_Helver Bashkir"/>
          <w:sz w:val="28"/>
          <w:szCs w:val="28"/>
        </w:rPr>
        <w:t xml:space="preserve"> </w:t>
      </w:r>
      <w:r>
        <w:rPr>
          <w:rFonts w:ascii="a_Helver Bashkir" w:hAnsi="a_Helver Bashkir"/>
          <w:sz w:val="28"/>
          <w:szCs w:val="28"/>
        </w:rPr>
        <w:t>Год окончания 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Название учебного заведения 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Квалификация по диплому___________________________________________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Наличие званий (указать какие)  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_________________________________________________________________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Место основной работы ____________________________________________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 xml:space="preserve">Домашний адрес, телефон, </w:t>
      </w:r>
      <w:r>
        <w:rPr>
          <w:rFonts w:ascii="a_Helver Bashkir" w:hAnsi="a_Helver Bashkir"/>
          <w:sz w:val="28"/>
          <w:szCs w:val="28"/>
          <w:lang w:val="en-US"/>
        </w:rPr>
        <w:t>E</w:t>
      </w:r>
      <w:r w:rsidRPr="00EA74AA">
        <w:rPr>
          <w:rFonts w:ascii="a_Helver Bashkir" w:hAnsi="a_Helver Bashkir"/>
          <w:sz w:val="28"/>
          <w:szCs w:val="28"/>
        </w:rPr>
        <w:t>-</w:t>
      </w:r>
      <w:r>
        <w:rPr>
          <w:rFonts w:ascii="a_Helver Bashkir" w:hAnsi="a_Helver Bashkir"/>
          <w:sz w:val="28"/>
          <w:szCs w:val="28"/>
          <w:lang w:val="en-US"/>
        </w:rPr>
        <w:t>mail</w:t>
      </w:r>
      <w:r>
        <w:rPr>
          <w:rFonts w:ascii="a_Helver Bashkir" w:hAnsi="a_Helver Bashkir"/>
          <w:sz w:val="28"/>
          <w:szCs w:val="28"/>
        </w:rPr>
        <w:t>____________________________________</w:t>
      </w: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jc w:val="both"/>
        <w:rPr>
          <w:rFonts w:ascii="a_Helver Bashkir" w:hAnsi="a_Helver Bashkir"/>
          <w:sz w:val="28"/>
          <w:szCs w:val="28"/>
        </w:rPr>
      </w:pPr>
      <w:r>
        <w:rPr>
          <w:rFonts w:ascii="a_Helver Bashkir" w:hAnsi="a_Helver Bashkir"/>
          <w:sz w:val="28"/>
          <w:szCs w:val="28"/>
        </w:rPr>
        <w:t>_________________________________________________________________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</w:rPr>
      </w:pPr>
    </w:p>
    <w:p w:rsidR="002A26DE" w:rsidRDefault="002A26DE" w:rsidP="00A52EF0">
      <w:pPr>
        <w:spacing w:after="0"/>
        <w:rPr>
          <w:rFonts w:ascii="Bookman Old Style" w:eastAsia="Batang" w:hAnsi="Bookman Old Style"/>
        </w:rPr>
      </w:pPr>
    </w:p>
    <w:p w:rsidR="002A26DE" w:rsidRPr="00EA74AA" w:rsidRDefault="002A26DE" w:rsidP="00A52EF0">
      <w:pPr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center"/>
        <w:rPr>
          <w:rFonts w:ascii="a_Helver Bashkir" w:hAnsi="a_Helver Bashkir"/>
          <w:b/>
          <w:sz w:val="28"/>
          <w:szCs w:val="28"/>
        </w:rPr>
      </w:pPr>
      <w:r>
        <w:rPr>
          <w:rFonts w:ascii="a_Helver Bashkir" w:hAnsi="a_Helver Bashkir"/>
          <w:b/>
          <w:sz w:val="28"/>
          <w:szCs w:val="28"/>
        </w:rPr>
        <w:t>П Л А Н     Р А Б О Т Ы</w:t>
      </w:r>
    </w:p>
    <w:p w:rsidR="002A26DE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8"/>
          <w:szCs w:val="28"/>
        </w:rPr>
      </w:pPr>
    </w:p>
    <w:p w:rsidR="002A26DE" w:rsidRPr="00FB3740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8"/>
          <w:szCs w:val="28"/>
        </w:rPr>
      </w:pPr>
      <w:r w:rsidRPr="00FB3740">
        <w:rPr>
          <w:rFonts w:ascii="a_Helver Bashkir" w:hAnsi="a_Helver Bashkir"/>
          <w:b/>
          <w:sz w:val="28"/>
          <w:szCs w:val="28"/>
        </w:rPr>
        <w:t>   I.      Ц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л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и </w:t>
      </w:r>
      <w:r>
        <w:rPr>
          <w:rFonts w:ascii="a_Helver Bashkir" w:hAnsi="a_Helver Bashkir"/>
          <w:b/>
          <w:sz w:val="28"/>
          <w:szCs w:val="28"/>
        </w:rPr>
        <w:t xml:space="preserve">   </w:t>
      </w:r>
      <w:r w:rsidRPr="00FB3740">
        <w:rPr>
          <w:rFonts w:ascii="a_Helver Bashkir" w:hAnsi="a_Helver Bashkir"/>
          <w:b/>
          <w:sz w:val="28"/>
          <w:szCs w:val="28"/>
        </w:rPr>
        <w:t xml:space="preserve">  и </w:t>
      </w:r>
      <w:r>
        <w:rPr>
          <w:rFonts w:ascii="a_Helver Bashkir" w:hAnsi="a_Helver Bashkir"/>
          <w:b/>
          <w:sz w:val="28"/>
          <w:szCs w:val="28"/>
        </w:rPr>
        <w:t xml:space="preserve">   </w:t>
      </w:r>
      <w:r w:rsidRPr="00FB3740">
        <w:rPr>
          <w:rFonts w:ascii="a_Helver Bashkir" w:hAnsi="a_Helver Bashkir"/>
          <w:b/>
          <w:sz w:val="28"/>
          <w:szCs w:val="28"/>
        </w:rPr>
        <w:t xml:space="preserve">  з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д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ч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и </w:t>
      </w:r>
      <w:r>
        <w:rPr>
          <w:rFonts w:ascii="a_Helver Bashkir" w:hAnsi="a_Helver Bashkir"/>
          <w:b/>
          <w:sz w:val="28"/>
          <w:szCs w:val="28"/>
        </w:rPr>
        <w:t xml:space="preserve">   </w:t>
      </w:r>
      <w:r w:rsidRPr="00FB3740">
        <w:rPr>
          <w:rFonts w:ascii="a_Helver Bashkir" w:hAnsi="a_Helver Bashkir"/>
          <w:b/>
          <w:sz w:val="28"/>
          <w:szCs w:val="28"/>
        </w:rPr>
        <w:t xml:space="preserve">  к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л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л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к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в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</w:p>
    <w:p w:rsidR="002A26DE" w:rsidRPr="009B214C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0"/>
          <w:szCs w:val="20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4"/>
        <w:gridCol w:w="9644"/>
      </w:tblGrid>
      <w:tr w:rsidR="002A26DE" w:rsidRPr="00BB62CF" w:rsidTr="005C3A03">
        <w:trPr>
          <w:trHeight w:val="360"/>
        </w:trPr>
        <w:tc>
          <w:tcPr>
            <w:tcW w:w="904" w:type="dxa"/>
            <w:vMerge w:val="restart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цели</w:t>
            </w: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375"/>
        </w:trPr>
        <w:tc>
          <w:tcPr>
            <w:tcW w:w="904" w:type="dxa"/>
            <w:vMerge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375"/>
        </w:trPr>
        <w:tc>
          <w:tcPr>
            <w:tcW w:w="904" w:type="dxa"/>
            <w:vMerge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315"/>
        </w:trPr>
        <w:tc>
          <w:tcPr>
            <w:tcW w:w="904" w:type="dxa"/>
            <w:vMerge w:val="restart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задачи</w:t>
            </w: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285"/>
        </w:trPr>
        <w:tc>
          <w:tcPr>
            <w:tcW w:w="904" w:type="dxa"/>
            <w:vMerge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255"/>
        </w:trPr>
        <w:tc>
          <w:tcPr>
            <w:tcW w:w="904" w:type="dxa"/>
            <w:vMerge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rPr>
          <w:trHeight w:val="240"/>
        </w:trPr>
        <w:tc>
          <w:tcPr>
            <w:tcW w:w="904" w:type="dxa"/>
            <w:vMerge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0"/>
                <w:szCs w:val="20"/>
              </w:rPr>
            </w:pPr>
          </w:p>
        </w:tc>
        <w:tc>
          <w:tcPr>
            <w:tcW w:w="9644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</w:tbl>
    <w:p w:rsidR="002A26DE" w:rsidRPr="009B214C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0"/>
          <w:szCs w:val="20"/>
        </w:rPr>
      </w:pPr>
    </w:p>
    <w:p w:rsidR="002A26DE" w:rsidRPr="00FB3740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8"/>
          <w:szCs w:val="28"/>
        </w:rPr>
      </w:pPr>
      <w:r w:rsidRPr="00FB3740">
        <w:rPr>
          <w:rFonts w:ascii="a_Helver Bashkir" w:hAnsi="a_Helver Bashkir"/>
          <w:b/>
          <w:sz w:val="28"/>
          <w:szCs w:val="28"/>
        </w:rPr>
        <w:t>      II.      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р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г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з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ц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я</w:t>
      </w:r>
      <w:r>
        <w:rPr>
          <w:rFonts w:ascii="a_Helver Bashkir" w:hAnsi="a_Helver Bashkir"/>
          <w:b/>
          <w:sz w:val="28"/>
          <w:szCs w:val="28"/>
        </w:rPr>
        <w:t xml:space="preserve">   </w:t>
      </w:r>
      <w:r w:rsidRPr="00FB3740">
        <w:rPr>
          <w:rFonts w:ascii="a_Helver Bashkir" w:hAnsi="a_Helver Bashkir"/>
          <w:b/>
          <w:sz w:val="28"/>
          <w:szCs w:val="28"/>
        </w:rPr>
        <w:t xml:space="preserve">   р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б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</w:p>
    <w:p w:rsidR="002A26DE" w:rsidRPr="009B214C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0"/>
          <w:szCs w:val="20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5316"/>
        <w:gridCol w:w="2281"/>
        <w:gridCol w:w="2278"/>
      </w:tblGrid>
      <w:tr w:rsidR="002A26DE" w:rsidRPr="00BB62CF" w:rsidTr="005C3A03">
        <w:tc>
          <w:tcPr>
            <w:tcW w:w="673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BB62CF">
              <w:rPr>
                <w:rFonts w:ascii="Bookman Old Style" w:eastAsia="Batang" w:hAnsi="Bookman Old Style"/>
              </w:rPr>
              <w:t>№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</w:rPr>
              <w:t>п\п</w:t>
            </w:r>
          </w:p>
        </w:tc>
        <w:tc>
          <w:tcPr>
            <w:tcW w:w="5316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Форма и название   мероприятия</w:t>
            </w:r>
          </w:p>
        </w:tc>
        <w:tc>
          <w:tcPr>
            <w:tcW w:w="2281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Место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  <w:tc>
          <w:tcPr>
            <w:tcW w:w="2278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Сроки 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</w:tr>
      <w:tr w:rsidR="002A26DE" w:rsidRPr="00BB62CF" w:rsidTr="005C3A03">
        <w:tc>
          <w:tcPr>
            <w:tcW w:w="673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81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78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3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81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78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3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a_Helver Bashkir" w:hAnsi="a_Helver Bashkir"/>
                <w:b/>
                <w:sz w:val="32"/>
                <w:szCs w:val="32"/>
              </w:rPr>
            </w:pP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81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278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</w:tbl>
    <w:p w:rsidR="002A26DE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8"/>
          <w:szCs w:val="28"/>
        </w:rPr>
      </w:pPr>
    </w:p>
    <w:p w:rsidR="002A26DE" w:rsidRPr="00FB3740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8"/>
          <w:szCs w:val="28"/>
        </w:rPr>
      </w:pPr>
      <w:r w:rsidRPr="00FB3740">
        <w:rPr>
          <w:rFonts w:ascii="a_Helver Bashkir" w:hAnsi="a_Helver Bashkir"/>
          <w:b/>
          <w:sz w:val="28"/>
          <w:szCs w:val="28"/>
        </w:rPr>
        <w:t>   III.      В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с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п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л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ь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я</w:t>
      </w:r>
      <w:r>
        <w:rPr>
          <w:rFonts w:ascii="a_Helver Bashkir" w:hAnsi="a_Helver Bashkir"/>
          <w:b/>
          <w:sz w:val="28"/>
          <w:szCs w:val="28"/>
        </w:rPr>
        <w:t xml:space="preserve">   </w:t>
      </w:r>
      <w:r w:rsidRPr="00FB3740">
        <w:rPr>
          <w:rFonts w:ascii="a_Helver Bashkir" w:hAnsi="a_Helver Bashkir"/>
          <w:b/>
          <w:sz w:val="28"/>
          <w:szCs w:val="28"/>
        </w:rPr>
        <w:t xml:space="preserve">   р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б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</w:p>
    <w:p w:rsidR="002A26DE" w:rsidRPr="009B214C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0"/>
          <w:szCs w:val="20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5255"/>
        <w:gridCol w:w="2312"/>
        <w:gridCol w:w="2309"/>
      </w:tblGrid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BB62CF">
              <w:rPr>
                <w:rFonts w:ascii="Bookman Old Style" w:eastAsia="Batang" w:hAnsi="Bookman Old Style"/>
              </w:rPr>
              <w:t>№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</w:rPr>
              <w:t>п\п</w:t>
            </w: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Название   мероприятия</w:t>
            </w: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Место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Сроки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</w:tbl>
    <w:p w:rsidR="002A26DE" w:rsidRPr="009B214C" w:rsidRDefault="002A26DE" w:rsidP="00A52EF0">
      <w:pPr>
        <w:tabs>
          <w:tab w:val="num" w:pos="540"/>
          <w:tab w:val="left" w:pos="2640"/>
        </w:tabs>
        <w:spacing w:after="0" w:line="240" w:lineRule="auto"/>
        <w:ind w:left="540" w:hanging="180"/>
        <w:jc w:val="both"/>
        <w:rPr>
          <w:rFonts w:ascii="a_Helver Bashkir" w:hAnsi="a_Helver Bashkir"/>
          <w:b/>
          <w:sz w:val="20"/>
          <w:szCs w:val="20"/>
        </w:rPr>
      </w:pPr>
    </w:p>
    <w:p w:rsidR="002A26DE" w:rsidRDefault="002A26DE" w:rsidP="00A52EF0">
      <w:pPr>
        <w:numPr>
          <w:ilvl w:val="0"/>
          <w:numId w:val="4"/>
        </w:numPr>
        <w:tabs>
          <w:tab w:val="left" w:pos="2640"/>
        </w:tabs>
        <w:suppressAutoHyphens w:val="0"/>
        <w:spacing w:after="0" w:line="240" w:lineRule="auto"/>
        <w:jc w:val="both"/>
        <w:rPr>
          <w:rFonts w:ascii="a_Helver Bashkir" w:hAnsi="a_Helver Bashkir"/>
          <w:b/>
          <w:sz w:val="28"/>
          <w:szCs w:val="28"/>
        </w:rPr>
      </w:pPr>
      <w:r w:rsidRPr="00FB3740">
        <w:rPr>
          <w:rFonts w:ascii="a_Helver Bashkir" w:hAnsi="a_Helver Bashkir"/>
          <w:b/>
          <w:sz w:val="28"/>
          <w:szCs w:val="28"/>
        </w:rPr>
        <w:t>С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в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я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з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ь </w:t>
      </w:r>
      <w:r>
        <w:rPr>
          <w:rFonts w:ascii="a_Helver Bashkir" w:hAnsi="a_Helver Bashkir"/>
          <w:b/>
          <w:sz w:val="28"/>
          <w:szCs w:val="28"/>
        </w:rPr>
        <w:t xml:space="preserve">  </w:t>
      </w:r>
      <w:r w:rsidRPr="00FB3740">
        <w:rPr>
          <w:rFonts w:ascii="a_Helver Bashkir" w:hAnsi="a_Helver Bashkir"/>
          <w:b/>
          <w:sz w:val="28"/>
          <w:szCs w:val="28"/>
        </w:rPr>
        <w:t xml:space="preserve">  с</w:t>
      </w:r>
      <w:r>
        <w:rPr>
          <w:rFonts w:ascii="a_Helver Bashkir" w:hAnsi="a_Helver Bashkir"/>
          <w:b/>
          <w:sz w:val="28"/>
          <w:szCs w:val="28"/>
        </w:rPr>
        <w:t xml:space="preserve">  </w:t>
      </w:r>
      <w:r w:rsidRPr="00FB3740">
        <w:rPr>
          <w:rFonts w:ascii="a_Helver Bashkir" w:hAnsi="a_Helver Bashkir"/>
          <w:b/>
          <w:sz w:val="28"/>
          <w:szCs w:val="28"/>
        </w:rPr>
        <w:t xml:space="preserve">   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б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щ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с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в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о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с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т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ь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ю,   </w:t>
      </w:r>
    </w:p>
    <w:p w:rsidR="002A26DE" w:rsidRPr="00FB3740" w:rsidRDefault="002A26DE" w:rsidP="00A52EF0">
      <w:pPr>
        <w:tabs>
          <w:tab w:val="left" w:pos="2640"/>
        </w:tabs>
        <w:spacing w:after="0" w:line="240" w:lineRule="auto"/>
        <w:ind w:left="180"/>
        <w:jc w:val="both"/>
        <w:rPr>
          <w:rFonts w:ascii="a_Helver Bashkir" w:hAnsi="a_Helver Bashkir"/>
          <w:b/>
          <w:sz w:val="28"/>
          <w:szCs w:val="28"/>
        </w:rPr>
      </w:pPr>
      <w:r>
        <w:rPr>
          <w:rFonts w:ascii="a_Helver Bashkir" w:hAnsi="a_Helver Bashkir"/>
          <w:b/>
          <w:sz w:val="28"/>
          <w:szCs w:val="28"/>
        </w:rPr>
        <w:t xml:space="preserve">           </w:t>
      </w:r>
      <w:r w:rsidRPr="00FB3740">
        <w:rPr>
          <w:rFonts w:ascii="a_Helver Bashkir" w:hAnsi="a_Helver Bashkir"/>
          <w:b/>
          <w:sz w:val="28"/>
          <w:szCs w:val="28"/>
        </w:rPr>
        <w:t>у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ч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б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ы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м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и  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 xml:space="preserve"> з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а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в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д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е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н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я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м</w:t>
      </w:r>
      <w:r>
        <w:rPr>
          <w:rFonts w:ascii="a_Helver Bashkir" w:hAnsi="a_Helver Bashkir"/>
          <w:b/>
          <w:sz w:val="28"/>
          <w:szCs w:val="28"/>
        </w:rPr>
        <w:t xml:space="preserve"> </w:t>
      </w:r>
      <w:r w:rsidRPr="00FB3740">
        <w:rPr>
          <w:rFonts w:ascii="a_Helver Bashkir" w:hAnsi="a_Helver Bashkir"/>
          <w:b/>
          <w:sz w:val="28"/>
          <w:szCs w:val="28"/>
        </w:rPr>
        <w:t>и</w:t>
      </w:r>
      <w:r>
        <w:rPr>
          <w:rFonts w:ascii="a_Helver Bashkir" w:hAnsi="a_Helver Bashkir"/>
          <w:b/>
          <w:sz w:val="28"/>
          <w:szCs w:val="28"/>
        </w:rPr>
        <w:t>,  р о д и т е л я м и     и   т. д.</w:t>
      </w:r>
    </w:p>
    <w:p w:rsidR="002A26DE" w:rsidRPr="009B214C" w:rsidRDefault="002A26DE" w:rsidP="00A52EF0">
      <w:pPr>
        <w:tabs>
          <w:tab w:val="left" w:pos="2640"/>
        </w:tabs>
        <w:spacing w:after="0" w:line="240" w:lineRule="auto"/>
        <w:ind w:left="180"/>
        <w:jc w:val="both"/>
        <w:rPr>
          <w:rFonts w:ascii="a_Helver Bashkir" w:hAnsi="a_Helver Bashkir"/>
          <w:b/>
          <w:sz w:val="20"/>
          <w:szCs w:val="20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5255"/>
        <w:gridCol w:w="2312"/>
        <w:gridCol w:w="2309"/>
      </w:tblGrid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BB62CF">
              <w:rPr>
                <w:rFonts w:ascii="Bookman Old Style" w:eastAsia="Batang" w:hAnsi="Bookman Old Style"/>
              </w:rPr>
              <w:t>№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</w:rPr>
              <w:t>п\п</w:t>
            </w: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Название   мероприятия</w:t>
            </w: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Место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 xml:space="preserve">Сроки  </w:t>
            </w:r>
          </w:p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center"/>
              <w:rPr>
                <w:rFonts w:ascii="a_Helver Bashkir" w:hAnsi="a_Helver Bashkir"/>
                <w:b/>
                <w:sz w:val="20"/>
                <w:szCs w:val="20"/>
              </w:rPr>
            </w:pPr>
            <w:r w:rsidRPr="00BB62CF">
              <w:rPr>
                <w:rFonts w:ascii="a_Helver Bashkir" w:hAnsi="a_Helver Bashkir"/>
                <w:b/>
                <w:sz w:val="20"/>
                <w:szCs w:val="20"/>
              </w:rPr>
              <w:t>проведения</w:t>
            </w: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67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5255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12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  <w:tc>
          <w:tcPr>
            <w:tcW w:w="2309" w:type="dxa"/>
          </w:tcPr>
          <w:p w:rsidR="002A26DE" w:rsidRPr="00BB62CF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32"/>
                <w:szCs w:val="32"/>
              </w:rPr>
            </w:pPr>
          </w:p>
        </w:tc>
      </w:tr>
      <w:tr w:rsidR="002A26DE" w:rsidRPr="008100EC" w:rsidTr="005C3A03">
        <w:tc>
          <w:tcPr>
            <w:tcW w:w="672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6"/>
                <w:szCs w:val="32"/>
              </w:rPr>
            </w:pPr>
          </w:p>
        </w:tc>
        <w:tc>
          <w:tcPr>
            <w:tcW w:w="525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6"/>
                <w:szCs w:val="32"/>
              </w:rPr>
            </w:pPr>
          </w:p>
        </w:tc>
        <w:tc>
          <w:tcPr>
            <w:tcW w:w="2312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6"/>
                <w:szCs w:val="32"/>
              </w:rPr>
            </w:pPr>
          </w:p>
        </w:tc>
        <w:tc>
          <w:tcPr>
            <w:tcW w:w="2309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after="0" w:line="240" w:lineRule="auto"/>
              <w:jc w:val="both"/>
              <w:rPr>
                <w:rFonts w:ascii="a_Helver Bashkir" w:hAnsi="a_Helver Bashkir"/>
                <w:b/>
                <w:sz w:val="26"/>
                <w:szCs w:val="32"/>
              </w:rPr>
            </w:pPr>
          </w:p>
        </w:tc>
      </w:tr>
    </w:tbl>
    <w:p w:rsidR="002A26DE" w:rsidRPr="008100EC" w:rsidRDefault="002A26DE" w:rsidP="00A52EF0">
      <w:pPr>
        <w:tabs>
          <w:tab w:val="num" w:pos="360"/>
          <w:tab w:val="left" w:pos="2640"/>
        </w:tabs>
        <w:spacing w:after="0" w:line="240" w:lineRule="auto"/>
        <w:ind w:left="360" w:hanging="180"/>
        <w:jc w:val="both"/>
        <w:rPr>
          <w:rFonts w:ascii="a_Helver Bashkir" w:hAnsi="a_Helver Bashkir"/>
          <w:b/>
          <w:szCs w:val="28"/>
        </w:rPr>
      </w:pPr>
    </w:p>
    <w:p w:rsidR="002A26DE" w:rsidRPr="008100EC" w:rsidRDefault="002A26DE" w:rsidP="00A52EF0">
      <w:pPr>
        <w:tabs>
          <w:tab w:val="num" w:pos="360"/>
          <w:tab w:val="left" w:pos="2640"/>
        </w:tabs>
        <w:spacing w:after="0" w:line="240" w:lineRule="auto"/>
        <w:ind w:left="360" w:hanging="1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00EC">
        <w:rPr>
          <w:rFonts w:ascii="Times New Roman" w:hAnsi="Times New Roman" w:cs="Times New Roman"/>
          <w:b/>
          <w:sz w:val="28"/>
          <w:szCs w:val="28"/>
        </w:rPr>
        <w:t xml:space="preserve">                           V.      М е т о д и ч е с к а я      р а б о т а</w:t>
      </w:r>
    </w:p>
    <w:p w:rsidR="002A26DE" w:rsidRPr="008100EC" w:rsidRDefault="002A26DE" w:rsidP="00A52EF0">
      <w:pPr>
        <w:tabs>
          <w:tab w:val="num" w:pos="360"/>
          <w:tab w:val="left" w:pos="2640"/>
        </w:tabs>
        <w:spacing w:line="240" w:lineRule="auto"/>
        <w:ind w:left="360" w:hanging="180"/>
        <w:jc w:val="both"/>
        <w:rPr>
          <w:rFonts w:ascii="Times New Roman" w:hAnsi="Times New Roman" w:cs="Times New Roman"/>
          <w:b/>
          <w:sz w:val="14"/>
          <w:szCs w:val="20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205"/>
        <w:gridCol w:w="2343"/>
        <w:gridCol w:w="2340"/>
      </w:tblGrid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spacing w:line="240" w:lineRule="auto"/>
              <w:jc w:val="center"/>
              <w:rPr>
                <w:rFonts w:ascii="Times New Roman" w:eastAsia="Batang" w:hAnsi="Times New Roman" w:cs="Times New Roman"/>
                <w:sz w:val="20"/>
              </w:rPr>
            </w:pPr>
            <w:r w:rsidRPr="008100EC">
              <w:rPr>
                <w:rFonts w:ascii="Times New Roman" w:eastAsia="Batang" w:hAnsi="Times New Roman" w:cs="Times New Roman"/>
                <w:sz w:val="20"/>
              </w:rPr>
              <w:t>№</w:t>
            </w:r>
          </w:p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eastAsia="Batang" w:hAnsi="Times New Roman" w:cs="Times New Roman"/>
                <w:sz w:val="20"/>
              </w:rPr>
              <w:t>п\п</w:t>
            </w: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  мероприятия</w:t>
            </w: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Место </w:t>
            </w:r>
          </w:p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Сроки  </w:t>
            </w:r>
          </w:p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00EC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  <w:tr w:rsidR="002A26DE" w:rsidRPr="008100EC" w:rsidTr="005C3A03">
        <w:tc>
          <w:tcPr>
            <w:tcW w:w="66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5205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3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  <w:tc>
          <w:tcPr>
            <w:tcW w:w="2340" w:type="dxa"/>
          </w:tcPr>
          <w:p w:rsidR="002A26DE" w:rsidRPr="008100EC" w:rsidRDefault="002A26DE" w:rsidP="005C3A03">
            <w:pPr>
              <w:tabs>
                <w:tab w:val="num" w:pos="540"/>
                <w:tab w:val="left" w:pos="26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Cs w:val="32"/>
              </w:rPr>
            </w:pPr>
          </w:p>
        </w:tc>
      </w:tr>
    </w:tbl>
    <w:p w:rsidR="002A26DE" w:rsidRPr="008100EC" w:rsidRDefault="002A26DE" w:rsidP="00A52EF0">
      <w:pPr>
        <w:spacing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2A26DE" w:rsidRPr="008100EC" w:rsidRDefault="002A26DE" w:rsidP="00A52EF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0EC">
        <w:rPr>
          <w:rFonts w:ascii="Times New Roman" w:hAnsi="Times New Roman" w:cs="Times New Roman"/>
          <w:b/>
          <w:sz w:val="28"/>
          <w:szCs w:val="28"/>
        </w:rPr>
        <w:t>Р е п е р т у а р н ы й       п л а н</w:t>
      </w:r>
    </w:p>
    <w:p w:rsidR="002A26DE" w:rsidRPr="008100EC" w:rsidRDefault="002A26DE" w:rsidP="00A52EF0">
      <w:pPr>
        <w:spacing w:line="240" w:lineRule="auto"/>
        <w:jc w:val="center"/>
        <w:rPr>
          <w:rFonts w:ascii="Times New Roman" w:hAnsi="Times New Roman" w:cs="Times New Roman"/>
          <w:sz w:val="16"/>
        </w:rPr>
      </w:pPr>
    </w:p>
    <w:tbl>
      <w:tblPr>
        <w:tblW w:w="1044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40"/>
        <w:gridCol w:w="2160"/>
        <w:gridCol w:w="4140"/>
        <w:gridCol w:w="2160"/>
        <w:gridCol w:w="1440"/>
      </w:tblGrid>
      <w:tr w:rsidR="002A26DE" w:rsidRPr="008100EC" w:rsidTr="005C3A0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</w:rPr>
            </w:pPr>
            <w:r w:rsidRPr="008100EC">
              <w:rPr>
                <w:sz w:val="22"/>
              </w:rPr>
              <w:t>№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</w:rPr>
            </w:pPr>
            <w:r w:rsidRPr="008100EC">
              <w:rPr>
                <w:sz w:val="22"/>
              </w:rPr>
              <w:t>авторы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</w:rPr>
            </w:pPr>
            <w:r w:rsidRPr="008100EC">
              <w:rPr>
                <w:sz w:val="22"/>
              </w:rPr>
              <w:t>Название произведения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</w:rPr>
            </w:pPr>
            <w:r w:rsidRPr="008100EC">
              <w:rPr>
                <w:sz w:val="22"/>
              </w:rPr>
              <w:t>Форма исполнения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4" w:space="0" w:color="000000"/>
              <w:right w:val="single" w:sz="4" w:space="0" w:color="auto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</w:rPr>
            </w:pPr>
            <w:r w:rsidRPr="008100EC">
              <w:rPr>
                <w:sz w:val="22"/>
              </w:rPr>
              <w:t>Репертуар какого года</w:t>
            </w: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  <w:tr w:rsidR="002A26DE" w:rsidRPr="008100EC" w:rsidTr="005C3A0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6DE" w:rsidRPr="008100EC" w:rsidRDefault="002A26DE" w:rsidP="005C3A03">
            <w:pPr>
              <w:pStyle w:val="a0"/>
              <w:rPr>
                <w:sz w:val="22"/>
                <w:szCs w:val="32"/>
              </w:rPr>
            </w:pPr>
          </w:p>
        </w:tc>
      </w:tr>
    </w:tbl>
    <w:p w:rsidR="002A26DE" w:rsidRPr="009B214C" w:rsidRDefault="002A26DE" w:rsidP="00A52EF0">
      <w:pPr>
        <w:ind w:right="-236"/>
        <w:jc w:val="right"/>
      </w:pPr>
      <w:r>
        <w:rPr>
          <w:rFonts w:ascii="Bookman Old Style" w:eastAsia="Batang" w:hAnsi="Bookman Old Style"/>
          <w:sz w:val="20"/>
          <w:szCs w:val="20"/>
        </w:rPr>
        <w:t xml:space="preserve"> </w:t>
      </w:r>
    </w:p>
    <w:p w:rsidR="002A26DE" w:rsidRDefault="002A26DE" w:rsidP="00A52EF0">
      <w:pPr>
        <w:jc w:val="right"/>
        <w:rPr>
          <w:rFonts w:ascii="Bookman Old Style" w:eastAsia="Batang" w:hAnsi="Bookman Old Style"/>
          <w:b/>
          <w:sz w:val="28"/>
          <w:szCs w:val="28"/>
        </w:rPr>
      </w:pPr>
      <w:r w:rsidRPr="007E147A">
        <w:rPr>
          <w:rFonts w:ascii="Bookman Old Style" w:eastAsia="Batang" w:hAnsi="Bookman Old Style"/>
          <w:b/>
          <w:sz w:val="28"/>
          <w:szCs w:val="28"/>
        </w:rPr>
        <w:t>УЧЕТ   ПОСЕЩАЕМОСТИ    И</w:t>
      </w:r>
    </w:p>
    <w:p w:rsidR="002A26DE" w:rsidRPr="008100EC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50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2A26DE" w:rsidRPr="008100EC" w:rsidTr="005C3A03">
        <w:trPr>
          <w:trHeight w:val="425"/>
        </w:trPr>
        <w:tc>
          <w:tcPr>
            <w:tcW w:w="720" w:type="dxa"/>
            <w:vMerge w:val="restart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№</w:t>
            </w:r>
          </w:p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п\п</w:t>
            </w:r>
          </w:p>
        </w:tc>
        <w:tc>
          <w:tcPr>
            <w:tcW w:w="4500" w:type="dxa"/>
            <w:vMerge w:val="restart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8"/>
                <w:szCs w:val="28"/>
              </w:rPr>
            </w:pPr>
          </w:p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  <w:sz w:val="28"/>
                <w:szCs w:val="28"/>
              </w:rPr>
              <w:t>Фамилия, имя</w:t>
            </w:r>
          </w:p>
        </w:tc>
        <w:tc>
          <w:tcPr>
            <w:tcW w:w="5760" w:type="dxa"/>
            <w:gridSpan w:val="12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16"/>
                <w:szCs w:val="16"/>
              </w:rPr>
            </w:pPr>
          </w:p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 xml:space="preserve">Месяц </w:t>
            </w:r>
          </w:p>
        </w:tc>
      </w:tr>
      <w:tr w:rsidR="002A26DE" w:rsidRPr="008100EC" w:rsidTr="005C3A03">
        <w:trPr>
          <w:trHeight w:val="474"/>
        </w:trPr>
        <w:tc>
          <w:tcPr>
            <w:tcW w:w="720" w:type="dxa"/>
            <w:vMerge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500" w:type="dxa"/>
            <w:vMerge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8"/>
                <w:szCs w:val="28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3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4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5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6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7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8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9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10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11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12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13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14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15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16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17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18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19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20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21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22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23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24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25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8100EC">
              <w:rPr>
                <w:rFonts w:ascii="Bookman Old Style" w:eastAsia="Batang" w:hAnsi="Bookman Old Style"/>
              </w:rPr>
              <w:t>26</w:t>
            </w: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both"/>
              <w:rPr>
                <w:rFonts w:ascii="Bookman Old Style" w:eastAsia="Batang" w:hAnsi="Bookman Old Style"/>
                <w:sz w:val="28"/>
                <w:szCs w:val="28"/>
              </w:rPr>
            </w:pPr>
            <w:r w:rsidRPr="008100EC">
              <w:rPr>
                <w:rFonts w:ascii="Bookman Old Style" w:eastAsia="Batang" w:hAnsi="Bookman Old Style"/>
                <w:sz w:val="28"/>
                <w:szCs w:val="28"/>
              </w:rPr>
              <w:t>Всего участников</w:t>
            </w: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  <w:tr w:rsidR="002A26DE" w:rsidRPr="008100EC" w:rsidTr="005C3A03">
        <w:tc>
          <w:tcPr>
            <w:tcW w:w="720" w:type="dxa"/>
            <w:tcBorders>
              <w:lef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</w:p>
        </w:tc>
        <w:tc>
          <w:tcPr>
            <w:tcW w:w="4500" w:type="dxa"/>
          </w:tcPr>
          <w:p w:rsidR="002A26DE" w:rsidRPr="008100EC" w:rsidRDefault="002A26DE" w:rsidP="005C3A03">
            <w:pPr>
              <w:spacing w:after="0" w:line="240" w:lineRule="auto"/>
              <w:jc w:val="both"/>
              <w:rPr>
                <w:rFonts w:ascii="Bookman Old Style" w:eastAsia="Batang" w:hAnsi="Bookman Old Style"/>
                <w:sz w:val="28"/>
                <w:szCs w:val="28"/>
              </w:rPr>
            </w:pPr>
            <w:r w:rsidRPr="008100EC">
              <w:rPr>
                <w:rFonts w:ascii="Bookman Old Style" w:eastAsia="Batang" w:hAnsi="Bookman Old Style"/>
                <w:sz w:val="28"/>
                <w:szCs w:val="28"/>
              </w:rPr>
              <w:t>Всего часов</w:t>
            </w: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  <w:tc>
          <w:tcPr>
            <w:tcW w:w="480" w:type="dxa"/>
            <w:tcBorders>
              <w:right w:val="nil"/>
            </w:tcBorders>
          </w:tcPr>
          <w:p w:rsidR="002A26DE" w:rsidRPr="008100EC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36"/>
                <w:szCs w:val="36"/>
              </w:rPr>
            </w:pPr>
          </w:p>
        </w:tc>
      </w:tr>
    </w:tbl>
    <w:p w:rsidR="002A26DE" w:rsidRPr="007D0086" w:rsidRDefault="002A26DE" w:rsidP="00A52EF0">
      <w:pPr>
        <w:spacing w:after="0"/>
        <w:rPr>
          <w:rFonts w:ascii="Bookman Old Style" w:eastAsia="Batang" w:hAnsi="Bookman Old Style"/>
          <w:b/>
          <w:sz w:val="28"/>
          <w:szCs w:val="28"/>
        </w:rPr>
      </w:pPr>
    </w:p>
    <w:p w:rsidR="002A26DE" w:rsidRPr="007D0086" w:rsidRDefault="002A26DE" w:rsidP="00A52EF0">
      <w:pPr>
        <w:jc w:val="both"/>
        <w:rPr>
          <w:rFonts w:ascii="a_Helver Bashkir" w:hAnsi="a_Helver Bashkir"/>
          <w:sz w:val="16"/>
          <w:szCs w:val="16"/>
        </w:rPr>
      </w:pP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   Р А Б О Т Ы     К О Л Л Е К Т И В А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11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4320"/>
        <w:gridCol w:w="810"/>
        <w:gridCol w:w="810"/>
        <w:gridCol w:w="1440"/>
        <w:gridCol w:w="900"/>
        <w:gridCol w:w="1800"/>
      </w:tblGrid>
      <w:tr w:rsidR="002A26DE" w:rsidRPr="00BB62CF" w:rsidTr="005C3A03">
        <w:trPr>
          <w:trHeight w:val="580"/>
        </w:trPr>
        <w:tc>
          <w:tcPr>
            <w:tcW w:w="1080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Даты занятий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432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Содержание занятий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Время занятий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Подпись 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16"/>
                <w:szCs w:val="16"/>
              </w:rPr>
            </w:pPr>
            <w:r w:rsidRPr="00BB62CF">
              <w:rPr>
                <w:rFonts w:ascii="Bookman Old Style" w:eastAsia="Batang" w:hAnsi="Bookman Old Style"/>
                <w:sz w:val="16"/>
                <w:szCs w:val="16"/>
              </w:rPr>
              <w:t>руководителя</w:t>
            </w:r>
          </w:p>
        </w:tc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Кол-во часов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Подпись </w:t>
            </w:r>
            <w:r w:rsidRPr="00BB62CF">
              <w:rPr>
                <w:rFonts w:ascii="Bookman Old Style" w:eastAsia="Batang" w:hAnsi="Bookman Old Style"/>
                <w:sz w:val="16"/>
                <w:szCs w:val="16"/>
              </w:rPr>
              <w:t>аккомпаниатора (концертмейстера)</w:t>
            </w:r>
          </w:p>
        </w:tc>
      </w:tr>
      <w:tr w:rsidR="002A26DE" w:rsidRPr="00BB62CF" w:rsidTr="005C3A03">
        <w:trPr>
          <w:trHeight w:val="440"/>
        </w:trPr>
        <w:tc>
          <w:tcPr>
            <w:tcW w:w="1080" w:type="dxa"/>
            <w:vMerge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16"/>
                <w:szCs w:val="16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16"/>
                <w:szCs w:val="16"/>
              </w:rPr>
            </w:pPr>
            <w:r w:rsidRPr="00BB62CF">
              <w:rPr>
                <w:rFonts w:ascii="Bookman Old Style" w:eastAsia="Batang" w:hAnsi="Bookman Old Style"/>
                <w:sz w:val="16"/>
                <w:szCs w:val="16"/>
              </w:rPr>
              <w:t>начало</w:t>
            </w: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16"/>
                <w:szCs w:val="16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16"/>
                <w:szCs w:val="16"/>
              </w:rPr>
            </w:pPr>
            <w:r w:rsidRPr="00BB62CF">
              <w:rPr>
                <w:rFonts w:ascii="Bookman Old Style" w:eastAsia="Batang" w:hAnsi="Bookman Old Style"/>
                <w:sz w:val="16"/>
                <w:szCs w:val="16"/>
              </w:rPr>
              <w:t>конец</w:t>
            </w:r>
          </w:p>
        </w:tc>
        <w:tc>
          <w:tcPr>
            <w:tcW w:w="1440" w:type="dxa"/>
            <w:vMerge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1080" w:type="dxa"/>
            <w:tcBorders>
              <w:left w:val="nil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320" w:type="dxa"/>
            <w:tcBorders>
              <w:left w:val="single" w:sz="12" w:space="0" w:color="auto"/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81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/>
        <w:jc w:val="right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>Т В О Р Ч Е С К И Е    Д О С Т И Ж Е Н И Я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680"/>
        <w:gridCol w:w="5040"/>
      </w:tblGrid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№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 п/п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E5CBD">
              <w:t>Участник мероприятия (коллектив, солист или дуэты, ансамбли из числа участников коллектива)»</w:t>
            </w: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Вид мероприятия (фестиваль, смотр, конкурс и т.д.) Название мероприятия. Дата и место проведения</w:t>
            </w: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46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50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>К О Л Л Е К Т И В А    И    Е Г О   У Ч А С Т Н И К О В</w:t>
      </w:r>
    </w:p>
    <w:p w:rsidR="002A26DE" w:rsidRDefault="002A26DE" w:rsidP="00A52EF0">
      <w:pPr>
        <w:spacing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6840"/>
      </w:tblGrid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Результаты 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Название работы (постановки, танца, песни, композиции и т.д.)</w:t>
            </w: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360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68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jc w:val="both"/>
        <w:rPr>
          <w:rFonts w:ascii="a_Helver Bashkir" w:hAnsi="a_Helver Bashkir"/>
          <w:sz w:val="16"/>
          <w:szCs w:val="16"/>
        </w:rPr>
      </w:pP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b/>
          <w:sz w:val="32"/>
          <w:szCs w:val="32"/>
        </w:rPr>
      </w:pPr>
      <w:r>
        <w:rPr>
          <w:rFonts w:ascii="a_Helver Bashkir" w:hAnsi="a_Helver Bashkir"/>
          <w:b/>
          <w:sz w:val="32"/>
          <w:szCs w:val="32"/>
        </w:rPr>
        <w:t xml:space="preserve">О т ч е т   о   р а б о т е </w:t>
      </w: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b/>
          <w:sz w:val="32"/>
          <w:szCs w:val="32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4601"/>
        <w:gridCol w:w="1649"/>
        <w:gridCol w:w="2160"/>
        <w:gridCol w:w="1080"/>
        <w:gridCol w:w="1080"/>
      </w:tblGrid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№</w:t>
            </w: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Название мероприятия</w:t>
            </w:r>
            <w:r w:rsidRPr="00BB62CF">
              <w:rPr>
                <w:rFonts w:ascii="a_Helver Bashkir" w:eastAsia="Batang" w:hAnsi="a_Helver Bashkir"/>
              </w:rPr>
              <w:t>–(самостоятельное, участие, платное, выездное</w:t>
            </w: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Дата проведения</w:t>
            </w: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Место 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проведения </w:t>
            </w: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ind w:left="-108" w:right="-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Кол-во участни</w:t>
            </w:r>
          </w:p>
          <w:p w:rsidR="002A26DE" w:rsidRPr="00BB62CF" w:rsidRDefault="002A26DE" w:rsidP="005C3A03">
            <w:pPr>
              <w:spacing w:after="0" w:line="240" w:lineRule="auto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ков</w:t>
            </w: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ind w:hanging="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Кол-во</w:t>
            </w:r>
          </w:p>
          <w:p w:rsidR="002A26DE" w:rsidRPr="00BB62CF" w:rsidRDefault="002A26DE" w:rsidP="005C3A03">
            <w:pPr>
              <w:spacing w:after="0" w:line="240" w:lineRule="auto"/>
              <w:ind w:left="-108" w:right="-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зрите</w:t>
            </w:r>
          </w:p>
          <w:p w:rsidR="002A26DE" w:rsidRPr="00BB62CF" w:rsidRDefault="002A26DE" w:rsidP="005C3A03">
            <w:pPr>
              <w:spacing w:after="0" w:line="240" w:lineRule="auto"/>
              <w:ind w:hanging="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лей</w:t>
            </w: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</w:tbl>
    <w:p w:rsidR="002A26DE" w:rsidRPr="002857EF" w:rsidRDefault="002A26DE" w:rsidP="00A52EF0">
      <w:pPr>
        <w:spacing w:after="0" w:line="240" w:lineRule="auto"/>
        <w:jc w:val="center"/>
        <w:rPr>
          <w:rFonts w:ascii="a_Helver Bashkir" w:hAnsi="a_Helver Bashkir"/>
          <w:sz w:val="28"/>
          <w:szCs w:val="28"/>
        </w:rPr>
      </w:pP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</w:rPr>
      </w:pP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b/>
          <w:sz w:val="32"/>
          <w:szCs w:val="32"/>
        </w:rPr>
      </w:pPr>
    </w:p>
    <w:p w:rsidR="002A26DE" w:rsidRDefault="002A26DE" w:rsidP="00A52EF0">
      <w:pPr>
        <w:spacing w:after="0" w:line="240" w:lineRule="auto"/>
        <w:jc w:val="center"/>
        <w:rPr>
          <w:rFonts w:ascii="a_Helver Bashkir" w:hAnsi="a_Helver Bashkir"/>
          <w:b/>
          <w:sz w:val="32"/>
          <w:szCs w:val="32"/>
        </w:rPr>
      </w:pPr>
      <w:r>
        <w:rPr>
          <w:rFonts w:ascii="a_Helver Bashkir" w:hAnsi="a_Helver Bashkir"/>
          <w:b/>
          <w:sz w:val="32"/>
          <w:szCs w:val="32"/>
        </w:rPr>
        <w:t xml:space="preserve">О т ч е т   о   р а б о т е </w:t>
      </w:r>
    </w:p>
    <w:p w:rsidR="002A26DE" w:rsidRPr="002857EF" w:rsidRDefault="002A26DE" w:rsidP="00A52EF0">
      <w:pPr>
        <w:spacing w:line="240" w:lineRule="auto"/>
        <w:jc w:val="center"/>
        <w:rPr>
          <w:rFonts w:ascii="a_Helver Bashkir" w:hAnsi="a_Helver Bashkir"/>
          <w:sz w:val="28"/>
          <w:szCs w:val="28"/>
        </w:rPr>
      </w:pP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4601"/>
        <w:gridCol w:w="1649"/>
        <w:gridCol w:w="2160"/>
        <w:gridCol w:w="1080"/>
        <w:gridCol w:w="1080"/>
      </w:tblGrid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№</w:t>
            </w: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Название мероприятия </w:t>
            </w:r>
            <w:r w:rsidRPr="00BB62CF">
              <w:rPr>
                <w:rFonts w:ascii="a_Helver Bashkir" w:eastAsia="Batang" w:hAnsi="a_Helver Bashkir"/>
              </w:rPr>
              <w:t>(самостоятельное, участие, платное, выездное</w:t>
            </w: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Дата проведения</w:t>
            </w: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Место 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проведения </w:t>
            </w: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ind w:left="-108" w:right="-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Кол-во участни</w:t>
            </w:r>
          </w:p>
          <w:p w:rsidR="002A26DE" w:rsidRPr="00BB62CF" w:rsidRDefault="002A26DE" w:rsidP="005C3A03">
            <w:pPr>
              <w:spacing w:after="0" w:line="240" w:lineRule="auto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>ков</w:t>
            </w: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ind w:hanging="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Кол-во</w:t>
            </w:r>
          </w:p>
          <w:p w:rsidR="002A26DE" w:rsidRPr="00BB62CF" w:rsidRDefault="002A26DE" w:rsidP="005C3A03">
            <w:pPr>
              <w:spacing w:after="0" w:line="240" w:lineRule="auto"/>
              <w:ind w:left="-108" w:right="-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зрите</w:t>
            </w:r>
          </w:p>
          <w:p w:rsidR="002A26DE" w:rsidRPr="00BB62CF" w:rsidRDefault="002A26DE" w:rsidP="005C3A03">
            <w:pPr>
              <w:spacing w:after="0" w:line="240" w:lineRule="auto"/>
              <w:ind w:hanging="108"/>
              <w:jc w:val="both"/>
              <w:rPr>
                <w:rFonts w:ascii="a_Helver Bashkir" w:hAnsi="a_Helver Bashkir"/>
              </w:rPr>
            </w:pPr>
            <w:r w:rsidRPr="00BB62CF">
              <w:rPr>
                <w:rFonts w:ascii="a_Helver Bashkir" w:hAnsi="a_Helver Bashkir"/>
              </w:rPr>
              <w:t xml:space="preserve"> лей</w:t>
            </w: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518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4601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649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216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a_Helver Bashkir" w:hAnsi="a_Helver Bashkir"/>
                <w:sz w:val="32"/>
                <w:szCs w:val="32"/>
              </w:rPr>
            </w:pPr>
          </w:p>
        </w:tc>
      </w:tr>
    </w:tbl>
    <w:p w:rsidR="002A26DE" w:rsidRDefault="002A26DE" w:rsidP="00A52EF0">
      <w:pPr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>С П И С О К      У Ч А С Т Н И К О В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12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1316"/>
        <w:gridCol w:w="2340"/>
        <w:gridCol w:w="3960"/>
      </w:tblGrid>
      <w:tr w:rsidR="002A26DE" w:rsidRPr="00BB62CF" w:rsidTr="005C3A03">
        <w:trPr>
          <w:trHeight w:val="255"/>
        </w:trPr>
        <w:tc>
          <w:tcPr>
            <w:tcW w:w="720" w:type="dxa"/>
            <w:vMerge w:val="restart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№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 п/п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2880" w:type="dxa"/>
            <w:vMerge w:val="restart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Фамилия, имя</w:t>
            </w:r>
          </w:p>
        </w:tc>
        <w:tc>
          <w:tcPr>
            <w:tcW w:w="1316" w:type="dxa"/>
            <w:vMerge w:val="restart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Год рождения</w:t>
            </w: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Класс, школа</w:t>
            </w:r>
          </w:p>
        </w:tc>
        <w:tc>
          <w:tcPr>
            <w:tcW w:w="3960" w:type="dxa"/>
            <w:vMerge w:val="restart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ФИО родителей</w:t>
            </w:r>
          </w:p>
        </w:tc>
      </w:tr>
      <w:tr w:rsidR="002A26DE" w:rsidRPr="00BB62CF" w:rsidTr="005C3A03">
        <w:trPr>
          <w:trHeight w:val="780"/>
        </w:trPr>
        <w:tc>
          <w:tcPr>
            <w:tcW w:w="720" w:type="dxa"/>
            <w:vMerge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1316" w:type="dxa"/>
            <w:vMerge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Место работы, должность</w:t>
            </w:r>
          </w:p>
        </w:tc>
        <w:tc>
          <w:tcPr>
            <w:tcW w:w="3960" w:type="dxa"/>
            <w:vMerge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316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3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                        </w:t>
      </w: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                       </w:t>
      </w: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К Л У Б Н О Г О    Ф О Р М И Р О В А Н И Я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0"/>
        <w:gridCol w:w="1980"/>
        <w:gridCol w:w="1440"/>
        <w:gridCol w:w="1440"/>
      </w:tblGrid>
      <w:tr w:rsidR="002A26DE" w:rsidRPr="00BB62CF" w:rsidTr="005C3A03">
        <w:trPr>
          <w:trHeight w:val="1045"/>
        </w:trPr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Домашний адрес, телефон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Заключение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врача о допуске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 к занятиям</w:t>
            </w: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Дата вступления  </w:t>
            </w: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Когда и почему выбыл</w:t>
            </w: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594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9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44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О Т М Е Т К И    О    П Р О В Е ДЕ Н И И     И Н С Т Р У К Т А Ж А 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1620"/>
        <w:gridCol w:w="3960"/>
        <w:gridCol w:w="1800"/>
      </w:tblGrid>
      <w:tr w:rsidR="002A26DE" w:rsidRPr="00BB62CF" w:rsidTr="005C3A03">
        <w:trPr>
          <w:trHeight w:val="770"/>
        </w:trPr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№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п/п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Фамилия, имя</w:t>
            </w: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Дата проведения инструктажа</w:t>
            </w: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Краткое содержание инструктажа</w:t>
            </w: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Подпись лица, проводившего инструктаж</w:t>
            </w: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rPr>
          <w:rFonts w:ascii="Bookman Old Style" w:eastAsia="Batang" w:hAnsi="Bookman Old Style"/>
        </w:rPr>
      </w:pPr>
    </w:p>
    <w:p w:rsidR="002A26DE" w:rsidRDefault="002A26DE" w:rsidP="00A52EF0">
      <w:pPr>
        <w:spacing w:after="0"/>
        <w:jc w:val="right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 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 xml:space="preserve">О Т М Е Т К И    О    П Р О В Е ДЕ Н И И     И Н С Т Р У К Т А Ж А </w:t>
      </w:r>
    </w:p>
    <w:p w:rsidR="002A26DE" w:rsidRDefault="002A26DE" w:rsidP="00A52EF0">
      <w:pPr>
        <w:spacing w:after="0" w:line="240" w:lineRule="auto"/>
        <w:jc w:val="right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880"/>
        <w:gridCol w:w="1620"/>
        <w:gridCol w:w="3960"/>
        <w:gridCol w:w="1800"/>
      </w:tblGrid>
      <w:tr w:rsidR="002A26DE" w:rsidRPr="00BB62CF" w:rsidTr="005C3A03">
        <w:trPr>
          <w:trHeight w:val="964"/>
        </w:trPr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№</w:t>
            </w: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 xml:space="preserve"> п/п</w:t>
            </w: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Фамилия, имя</w:t>
            </w: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Дата проведения инструктажа</w:t>
            </w: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Краткое содержание инструктажа</w:t>
            </w: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sz w:val="20"/>
                <w:szCs w:val="20"/>
              </w:rPr>
            </w:pPr>
            <w:r w:rsidRPr="00BB62CF">
              <w:rPr>
                <w:rFonts w:ascii="Bookman Old Style" w:eastAsia="Batang" w:hAnsi="Bookman Old Style"/>
                <w:sz w:val="20"/>
                <w:szCs w:val="20"/>
              </w:rPr>
              <w:t>Подпись лица, проводившего инструктаж</w:t>
            </w: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  <w:tr w:rsidR="002A26DE" w:rsidRPr="00BB62CF" w:rsidTr="005C3A03">
        <w:tc>
          <w:tcPr>
            <w:tcW w:w="720" w:type="dxa"/>
            <w:tcBorders>
              <w:lef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288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62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3960" w:type="dxa"/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  <w:tc>
          <w:tcPr>
            <w:tcW w:w="1800" w:type="dxa"/>
            <w:tcBorders>
              <w:right w:val="nil"/>
            </w:tcBorders>
          </w:tcPr>
          <w:p w:rsidR="002A26DE" w:rsidRPr="00BB62CF" w:rsidRDefault="002A26DE" w:rsidP="005C3A03">
            <w:pPr>
              <w:spacing w:after="0" w:line="240" w:lineRule="auto"/>
              <w:rPr>
                <w:rFonts w:ascii="Bookman Old Style" w:eastAsia="Batang" w:hAnsi="Bookman Old Style"/>
                <w:b/>
                <w:sz w:val="36"/>
                <w:szCs w:val="36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/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  <w:r>
        <w:rPr>
          <w:rFonts w:ascii="Bookman Old Style" w:eastAsia="Batang" w:hAnsi="Bookman Old Style"/>
          <w:b/>
          <w:sz w:val="28"/>
          <w:szCs w:val="28"/>
        </w:rPr>
        <w:t>З А М Е Ч А Н И Я,   П Р Е Д Л О Ж Е Н И Я    П О    Р А Б О Т Е</w:t>
      </w:r>
    </w:p>
    <w:p w:rsidR="002A26DE" w:rsidRDefault="002A26DE" w:rsidP="00A52EF0">
      <w:pPr>
        <w:spacing w:after="0" w:line="240" w:lineRule="auto"/>
        <w:jc w:val="center"/>
        <w:rPr>
          <w:rFonts w:ascii="Bookman Old Style" w:eastAsia="Batang" w:hAnsi="Bookman Old Style"/>
          <w:b/>
          <w:sz w:val="28"/>
          <w:szCs w:val="28"/>
        </w:rPr>
      </w:pPr>
    </w:p>
    <w:tbl>
      <w:tblPr>
        <w:tblW w:w="113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0"/>
      </w:tblGrid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sz w:val="20"/>
                <w:szCs w:val="20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  <w:tcBorders>
              <w:left w:val="single" w:sz="4" w:space="0" w:color="000000"/>
              <w:right w:val="single" w:sz="4" w:space="0" w:color="000000"/>
            </w:tcBorders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  <w:tr w:rsidR="002A26DE" w:rsidRPr="00BB62CF" w:rsidTr="005C3A03">
        <w:tc>
          <w:tcPr>
            <w:tcW w:w="11340" w:type="dxa"/>
          </w:tcPr>
          <w:p w:rsidR="002A26DE" w:rsidRPr="00BB62CF" w:rsidRDefault="002A26DE" w:rsidP="005C3A03">
            <w:pPr>
              <w:spacing w:after="0" w:line="240" w:lineRule="auto"/>
              <w:jc w:val="center"/>
              <w:rPr>
                <w:rFonts w:ascii="Bookman Old Style" w:eastAsia="Batang" w:hAnsi="Bookman Old Style"/>
                <w:b/>
                <w:sz w:val="32"/>
                <w:szCs w:val="32"/>
              </w:rPr>
            </w:pPr>
          </w:p>
        </w:tc>
      </w:tr>
    </w:tbl>
    <w:p w:rsidR="002A26DE" w:rsidRDefault="002A26DE" w:rsidP="00A52EF0">
      <w:pPr>
        <w:spacing w:after="0" w:line="240" w:lineRule="auto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spacing w:after="0"/>
        <w:jc w:val="center"/>
        <w:rPr>
          <w:rFonts w:ascii="Bookman Old Style" w:eastAsia="Batang" w:hAnsi="Bookman Old Style"/>
          <w:b/>
          <w:sz w:val="28"/>
          <w:szCs w:val="28"/>
        </w:rPr>
      </w:pPr>
    </w:p>
    <w:p w:rsidR="002A26DE" w:rsidRDefault="002A26DE" w:rsidP="00A52EF0">
      <w:pPr>
        <w:jc w:val="center"/>
        <w:rPr>
          <w:rFonts w:ascii="Arial" w:hAnsi="Arial" w:cs="Arial"/>
          <w:b/>
          <w:sz w:val="20"/>
          <w:szCs w:val="20"/>
        </w:rPr>
        <w:sectPr w:rsidR="002A26DE" w:rsidSect="00354844">
          <w:footerReference w:type="default" r:id="rId7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tbl>
      <w:tblPr>
        <w:tblW w:w="16154" w:type="dxa"/>
        <w:tblInd w:w="-595" w:type="dxa"/>
        <w:tblLayout w:type="fixed"/>
        <w:tblLook w:val="0000"/>
      </w:tblPr>
      <w:tblGrid>
        <w:gridCol w:w="1363"/>
        <w:gridCol w:w="402"/>
        <w:gridCol w:w="402"/>
        <w:gridCol w:w="402"/>
        <w:gridCol w:w="507"/>
        <w:gridCol w:w="402"/>
        <w:gridCol w:w="402"/>
        <w:gridCol w:w="402"/>
        <w:gridCol w:w="532"/>
        <w:gridCol w:w="425"/>
        <w:gridCol w:w="426"/>
        <w:gridCol w:w="425"/>
        <w:gridCol w:w="425"/>
        <w:gridCol w:w="425"/>
        <w:gridCol w:w="426"/>
        <w:gridCol w:w="425"/>
        <w:gridCol w:w="567"/>
        <w:gridCol w:w="425"/>
        <w:gridCol w:w="567"/>
        <w:gridCol w:w="567"/>
        <w:gridCol w:w="236"/>
        <w:gridCol w:w="189"/>
        <w:gridCol w:w="319"/>
        <w:gridCol w:w="248"/>
        <w:gridCol w:w="260"/>
        <w:gridCol w:w="236"/>
        <w:gridCol w:w="71"/>
        <w:gridCol w:w="567"/>
        <w:gridCol w:w="142"/>
        <w:gridCol w:w="508"/>
        <w:gridCol w:w="59"/>
        <w:gridCol w:w="449"/>
        <w:gridCol w:w="260"/>
        <w:gridCol w:w="248"/>
        <w:gridCol w:w="744"/>
        <w:gridCol w:w="709"/>
        <w:gridCol w:w="992"/>
      </w:tblGrid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7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7A6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Свод показателей деятельности коллектива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26DE" w:rsidRPr="00BE7A65" w:rsidTr="005C3A03">
        <w:trPr>
          <w:trHeight w:val="462"/>
        </w:trPr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Месяц</w:t>
            </w:r>
          </w:p>
        </w:tc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количество  занятий</w:t>
            </w:r>
          </w:p>
        </w:tc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количество часов занятий</w:t>
            </w:r>
          </w:p>
        </w:tc>
        <w:tc>
          <w:tcPr>
            <w:tcW w:w="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Посещаемость в месяц</w:t>
            </w:r>
          </w:p>
        </w:tc>
        <w:tc>
          <w:tcPr>
            <w:tcW w:w="224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Количество участников коллектива, человек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Репертуар</w:t>
            </w:r>
          </w:p>
        </w:tc>
        <w:tc>
          <w:tcPr>
            <w:tcW w:w="481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 коллектива</w:t>
            </w:r>
          </w:p>
        </w:tc>
        <w:tc>
          <w:tcPr>
            <w:tcW w:w="3544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Участие в мероприятиях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Кол-во зрителя на них </w:t>
            </w:r>
          </w:p>
        </w:tc>
      </w:tr>
      <w:tr w:rsidR="002A26DE" w:rsidRPr="00BE7A65" w:rsidTr="005C3A03">
        <w:trPr>
          <w:cantSplit/>
          <w:trHeight w:val="3508"/>
        </w:trPr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  них до 14 лет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 15до 24 лет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пенсионеры</w:t>
            </w:r>
          </w:p>
        </w:tc>
        <w:tc>
          <w:tcPr>
            <w:tcW w:w="5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Среднее кол-во участников  в сценической практике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Общее кол-во репертуара 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Коло-во нового репертуара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% обновляемости репертуара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Собственные платные мероприятия на стационаре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Кол-во зрителя на них 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Собственные платные выездные мероприятия 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Кол-во зрителя на них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Собственные б/платные мероприятия на стационаре</w:t>
            </w:r>
          </w:p>
        </w:tc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Кол-во зрителя на них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Собственные б/платные выездные мероприятия 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Кол-во зрителя на них</w:t>
            </w:r>
          </w:p>
        </w:tc>
        <w:tc>
          <w:tcPr>
            <w:tcW w:w="42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собственных мероприятий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Кол-во зрителя на них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Принимали  участие в выездных мероприятиях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Кол-во зрителя на них 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Принимали  участие в  мероприятиях на стационаре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Кол-во зрителя на них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Участие в фестивалях и конкурсах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A26DE" w:rsidRPr="00BE7A65" w:rsidTr="005C3A03">
        <w:trPr>
          <w:trHeight w:val="278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18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квартал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квартал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полугодие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квартал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 месяцев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</w:tc>
        <w:tc>
          <w:tcPr>
            <w:tcW w:w="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 квартал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 полугодие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2A26DE" w:rsidRPr="00BE7A65" w:rsidTr="005C3A03">
        <w:trPr>
          <w:trHeight w:val="255"/>
        </w:trPr>
        <w:tc>
          <w:tcPr>
            <w:tcW w:w="1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7A65">
              <w:rPr>
                <w:rFonts w:ascii="Times New Roman" w:hAnsi="Times New Roman" w:cs="Times New Roman"/>
                <w:sz w:val="18"/>
                <w:szCs w:val="18"/>
              </w:rPr>
              <w:t>Итого за год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2A26DE" w:rsidRPr="00BE7A65" w:rsidRDefault="002A26DE" w:rsidP="005C3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BE7A65">
              <w:rPr>
                <w:rFonts w:ascii="Times New Roman" w:hAnsi="Times New Roman" w:cs="Times New Roman"/>
                <w:sz w:val="12"/>
                <w:szCs w:val="12"/>
              </w:rPr>
              <w:t> </w:t>
            </w:r>
          </w:p>
        </w:tc>
      </w:tr>
    </w:tbl>
    <w:p w:rsidR="002A26DE" w:rsidRDefault="002A26DE" w:rsidP="00A52EF0"/>
    <w:sectPr w:rsidR="002A26DE" w:rsidSect="00A52E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6DE" w:rsidRDefault="002A26DE" w:rsidP="00746433">
      <w:pPr>
        <w:spacing w:after="0" w:line="240" w:lineRule="auto"/>
      </w:pPr>
      <w:r>
        <w:separator/>
      </w:r>
    </w:p>
  </w:endnote>
  <w:endnote w:type="continuationSeparator" w:id="1">
    <w:p w:rsidR="002A26DE" w:rsidRDefault="002A26DE" w:rsidP="00746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ragmatica Bash Fon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_Helver Bashki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ookman Old Style">
    <w:altName w:val="Georgia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6DE" w:rsidRDefault="002A26DE">
    <w:pPr>
      <w:pStyle w:val="Footer"/>
    </w:pPr>
    <w:r>
      <w:t xml:space="preserve">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6DE" w:rsidRDefault="002A26DE" w:rsidP="00746433">
      <w:pPr>
        <w:spacing w:after="0" w:line="240" w:lineRule="auto"/>
      </w:pPr>
      <w:r>
        <w:separator/>
      </w:r>
    </w:p>
  </w:footnote>
  <w:footnote w:type="continuationSeparator" w:id="1">
    <w:p w:rsidR="002A26DE" w:rsidRDefault="002A26DE" w:rsidP="00746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abstractNum w:abstractNumId="1">
    <w:nsid w:val="3E7E30AA"/>
    <w:multiLevelType w:val="hybridMultilevel"/>
    <w:tmpl w:val="5C882AB0"/>
    <w:lvl w:ilvl="0" w:tplc="54E2B9F4">
      <w:start w:val="4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5FBE4A20"/>
    <w:multiLevelType w:val="hybridMultilevel"/>
    <w:tmpl w:val="A100F302"/>
    <w:lvl w:ilvl="0" w:tplc="5AC467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6CCF174C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2EF0"/>
    <w:rsid w:val="0003007D"/>
    <w:rsid w:val="000F632D"/>
    <w:rsid w:val="001157FF"/>
    <w:rsid w:val="002857EF"/>
    <w:rsid w:val="002A26DE"/>
    <w:rsid w:val="00354844"/>
    <w:rsid w:val="005C3A03"/>
    <w:rsid w:val="00660CCE"/>
    <w:rsid w:val="00746433"/>
    <w:rsid w:val="007D0086"/>
    <w:rsid w:val="007E147A"/>
    <w:rsid w:val="008100EC"/>
    <w:rsid w:val="00817E08"/>
    <w:rsid w:val="009B214C"/>
    <w:rsid w:val="00A52EF0"/>
    <w:rsid w:val="00A77900"/>
    <w:rsid w:val="00BB62CF"/>
    <w:rsid w:val="00BE5CBD"/>
    <w:rsid w:val="00BE7A65"/>
    <w:rsid w:val="00C27AA7"/>
    <w:rsid w:val="00CA78C6"/>
    <w:rsid w:val="00D12696"/>
    <w:rsid w:val="00D27A77"/>
    <w:rsid w:val="00EA74AA"/>
    <w:rsid w:val="00FB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EF0"/>
    <w:pPr>
      <w:suppressAutoHyphens/>
      <w:spacing w:after="200" w:line="276" w:lineRule="auto"/>
    </w:pPr>
    <w:rPr>
      <w:rFonts w:eastAsia="SimSu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52EF0"/>
    <w:pPr>
      <w:ind w:left="720"/>
      <w:contextualSpacing/>
    </w:pPr>
  </w:style>
  <w:style w:type="paragraph" w:customStyle="1" w:styleId="1">
    <w:name w:val="Обычный1"/>
    <w:uiPriority w:val="99"/>
    <w:rsid w:val="00A52EF0"/>
    <w:pPr>
      <w:widowControl w:val="0"/>
      <w:suppressAutoHyphens/>
      <w:spacing w:line="100" w:lineRule="atLeast"/>
    </w:pPr>
    <w:rPr>
      <w:rFonts w:ascii="Times New Roman" w:eastAsia="Times New Roman" w:hAnsi="Times New Roman"/>
      <w:sz w:val="20"/>
      <w:szCs w:val="20"/>
    </w:rPr>
  </w:style>
  <w:style w:type="character" w:customStyle="1" w:styleId="WW8Num1z0">
    <w:name w:val="WW8Num1z0"/>
    <w:uiPriority w:val="99"/>
    <w:rsid w:val="00A52EF0"/>
    <w:rPr>
      <w:rFonts w:ascii="Symbol" w:hAnsi="Symbol"/>
    </w:rPr>
  </w:style>
  <w:style w:type="character" w:customStyle="1" w:styleId="10">
    <w:name w:val="Основной шрифт абзаца1"/>
    <w:uiPriority w:val="99"/>
    <w:rsid w:val="00A52EF0"/>
  </w:style>
  <w:style w:type="paragraph" w:customStyle="1" w:styleId="a">
    <w:name w:val="Заголовок"/>
    <w:basedOn w:val="Normal"/>
    <w:next w:val="BodyText"/>
    <w:uiPriority w:val="99"/>
    <w:rsid w:val="00A52EF0"/>
    <w:pPr>
      <w:keepNext/>
      <w:spacing w:before="240" w:after="120" w:line="240" w:lineRule="auto"/>
    </w:pPr>
    <w:rPr>
      <w:rFonts w:ascii="Arial" w:eastAsia="Calibri" w:hAnsi="Arial" w:cs="Tahoma"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rsid w:val="00A52E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52EF0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A52EF0"/>
    <w:rPr>
      <w:rFonts w:cs="Tahoma"/>
    </w:rPr>
  </w:style>
  <w:style w:type="paragraph" w:customStyle="1" w:styleId="11">
    <w:name w:val="Название1"/>
    <w:basedOn w:val="Normal"/>
    <w:uiPriority w:val="99"/>
    <w:rsid w:val="00A52EF0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Normal"/>
    <w:uiPriority w:val="99"/>
    <w:rsid w:val="00A52EF0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A52E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52EF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Subtitle"/>
    <w:link w:val="TitleChar"/>
    <w:uiPriority w:val="99"/>
    <w:qFormat/>
    <w:rsid w:val="00A52EF0"/>
    <w:pPr>
      <w:tabs>
        <w:tab w:val="left" w:pos="-3261"/>
      </w:tabs>
      <w:spacing w:after="0" w:line="240" w:lineRule="auto"/>
      <w:jc w:val="center"/>
    </w:pPr>
    <w:rPr>
      <w:rFonts w:ascii="Pragmatica Bash Font" w:eastAsia="Times New Roman" w:hAnsi="Pragmatica Bash Font" w:cs="Times New Roman"/>
      <w:b/>
      <w:sz w:val="32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A52EF0"/>
    <w:rPr>
      <w:rFonts w:ascii="Pragmatica Bash Font" w:hAnsi="Pragmatica Bash Font" w:cs="Times New Roman"/>
      <w:b/>
      <w:sz w:val="20"/>
      <w:szCs w:val="20"/>
      <w:lang w:eastAsia="ar-SA" w:bidi="ar-SA"/>
    </w:rPr>
  </w:style>
  <w:style w:type="paragraph" w:styleId="Subtitle">
    <w:name w:val="Subtitle"/>
    <w:basedOn w:val="a"/>
    <w:next w:val="BodyText"/>
    <w:link w:val="SubtitleChar"/>
    <w:uiPriority w:val="99"/>
    <w:qFormat/>
    <w:rsid w:val="00A52EF0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2EF0"/>
    <w:rPr>
      <w:rFonts w:ascii="Arial" w:eastAsia="Times New Roman" w:hAnsi="Arial" w:cs="Tahoma"/>
      <w:i/>
      <w:iCs/>
      <w:sz w:val="28"/>
      <w:szCs w:val="28"/>
      <w:lang w:eastAsia="ar-SA" w:bidi="ar-SA"/>
    </w:rPr>
  </w:style>
  <w:style w:type="paragraph" w:customStyle="1" w:styleId="31">
    <w:name w:val="Основной текст 31"/>
    <w:basedOn w:val="Normal"/>
    <w:uiPriority w:val="99"/>
    <w:rsid w:val="00A52EF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customStyle="1" w:styleId="a0">
    <w:name w:val="Содержимое таблицы"/>
    <w:basedOn w:val="Normal"/>
    <w:uiPriority w:val="99"/>
    <w:rsid w:val="00A52EF0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">
    <w:name w:val="Заголовок таблицы"/>
    <w:basedOn w:val="a0"/>
    <w:uiPriority w:val="99"/>
    <w:rsid w:val="00A52EF0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A52EF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52EF0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2EF0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A52EF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52EF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19</Pages>
  <Words>2086</Words>
  <Characters>11892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2009</cp:lastModifiedBy>
  <cp:revision>2</cp:revision>
  <dcterms:created xsi:type="dcterms:W3CDTF">2019-02-13T16:01:00Z</dcterms:created>
  <dcterms:modified xsi:type="dcterms:W3CDTF">2019-02-19T08:26:00Z</dcterms:modified>
</cp:coreProperties>
</file>